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0A0" w:rsidRPr="00142454" w:rsidRDefault="008620A0" w:rsidP="00B90A96">
      <w:pPr>
        <w:overflowPunct/>
        <w:ind w:firstLine="426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14341" w:rsidRPr="00142454" w:rsidRDefault="00614341" w:rsidP="00B90A96">
      <w:pPr>
        <w:overflowPunct/>
        <w:ind w:firstLine="426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142454" w:rsidRDefault="00614341" w:rsidP="00B90A96">
      <w:pPr>
        <w:overflowPunct/>
        <w:ind w:firstLine="426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142454" w:rsidRDefault="00614341" w:rsidP="00B90A96">
      <w:pPr>
        <w:overflowPunct/>
        <w:spacing w:line="360" w:lineRule="auto"/>
        <w:ind w:firstLine="426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142454" w:rsidRDefault="00614341" w:rsidP="00B90A96">
      <w:pPr>
        <w:overflowPunct/>
        <w:spacing w:line="360" w:lineRule="auto"/>
        <w:ind w:firstLine="426"/>
        <w:jc w:val="right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142454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614341" w:rsidRPr="00142454" w:rsidRDefault="00614341" w:rsidP="00B90A96">
      <w:pPr>
        <w:overflowPunct/>
        <w:spacing w:line="360" w:lineRule="auto"/>
        <w:ind w:firstLine="426"/>
        <w:jc w:val="right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>от "_____"__</w:t>
      </w:r>
      <w:r w:rsidR="00B90A96" w:rsidRPr="00B90A96">
        <w:rPr>
          <w:rFonts w:ascii="Times New Roman" w:hAnsi="Times New Roman"/>
          <w:sz w:val="24"/>
          <w:szCs w:val="24"/>
          <w:u w:val="single"/>
          <w:lang w:eastAsia="ru-RU"/>
        </w:rPr>
        <w:t>августа</w:t>
      </w:r>
      <w:r w:rsidRPr="00142454">
        <w:rPr>
          <w:rFonts w:ascii="Times New Roman" w:hAnsi="Times New Roman"/>
          <w:sz w:val="24"/>
          <w:szCs w:val="24"/>
          <w:lang w:eastAsia="ru-RU"/>
        </w:rPr>
        <w:t>_ 201</w:t>
      </w:r>
      <w:r w:rsidR="00B90A96">
        <w:rPr>
          <w:rFonts w:ascii="Times New Roman" w:hAnsi="Times New Roman"/>
          <w:sz w:val="24"/>
          <w:szCs w:val="24"/>
          <w:lang w:eastAsia="ru-RU"/>
        </w:rPr>
        <w:t>8</w:t>
      </w:r>
      <w:r w:rsidRPr="00142454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142454" w:rsidRDefault="00D65180" w:rsidP="00142454">
      <w:pPr>
        <w:overflowPunct/>
        <w:autoSpaceDE/>
        <w:autoSpaceDN/>
        <w:adjustRightInd/>
        <w:ind w:firstLine="426"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Pr="00142454" w:rsidRDefault="00D65180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Calibri" w:eastAsia="Calibri" w:hAnsi="Calibri"/>
          <w:sz w:val="24"/>
          <w:szCs w:val="24"/>
        </w:rPr>
      </w:pPr>
    </w:p>
    <w:p w:rsidR="00D65180" w:rsidRPr="00142454" w:rsidRDefault="00D65180" w:rsidP="00142454">
      <w:pPr>
        <w:overflowPunct/>
        <w:autoSpaceDE/>
        <w:autoSpaceDN/>
        <w:adjustRightInd/>
        <w:spacing w:after="200" w:line="276" w:lineRule="auto"/>
        <w:ind w:firstLine="426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142454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48772C" w:rsidRPr="00142454" w:rsidRDefault="0048772C" w:rsidP="00142454">
      <w:pPr>
        <w:overflowPunct/>
        <w:autoSpaceDE/>
        <w:autoSpaceDN/>
        <w:adjustRightInd/>
        <w:ind w:firstLine="426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</w:p>
    <w:p w:rsidR="00273412" w:rsidRPr="00142454" w:rsidRDefault="00273412" w:rsidP="00142454">
      <w:pPr>
        <w:overflowPunct/>
        <w:autoSpaceDE/>
        <w:autoSpaceDN/>
        <w:adjustRightInd/>
        <w:ind w:firstLine="426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 xml:space="preserve">отдела </w:t>
      </w:r>
      <w:r w:rsidR="009A1204" w:rsidRPr="00142454">
        <w:rPr>
          <w:rFonts w:ascii="Times New Roman" w:eastAsia="Calibri" w:hAnsi="Times New Roman"/>
          <w:sz w:val="24"/>
          <w:szCs w:val="24"/>
        </w:rPr>
        <w:t>учета налогоплательщиков</w:t>
      </w:r>
      <w:r w:rsidRPr="00142454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142454" w:rsidRDefault="00273412" w:rsidP="00142454">
      <w:pPr>
        <w:overflowPunct/>
        <w:autoSpaceDE/>
        <w:autoSpaceDN/>
        <w:adjustRightInd/>
        <w:ind w:firstLine="426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142454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142454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142454" w:rsidRDefault="00273412" w:rsidP="00142454">
      <w:pPr>
        <w:overflowPunct/>
        <w:autoSpaceDE/>
        <w:autoSpaceDN/>
        <w:adjustRightInd/>
        <w:ind w:firstLine="426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Pr="00142454" w:rsidRDefault="00D65180" w:rsidP="00142454">
      <w:pPr>
        <w:overflowPunct/>
        <w:autoSpaceDE/>
        <w:autoSpaceDN/>
        <w:adjustRightInd/>
        <w:spacing w:after="120"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142454" w:rsidRDefault="00D65180" w:rsidP="00142454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 w:firstLine="426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142454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D65180" w:rsidRPr="00142454" w:rsidRDefault="002C189D" w:rsidP="00142454">
      <w:pPr>
        <w:overflowPunct/>
        <w:autoSpaceDE/>
        <w:autoSpaceDN/>
        <w:adjustRightInd/>
        <w:spacing w:after="120"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1.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142454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142454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142454">
        <w:rPr>
          <w:rFonts w:ascii="Times New Roman" w:eastAsia="Calibri" w:hAnsi="Times New Roman"/>
          <w:sz w:val="24"/>
          <w:szCs w:val="24"/>
        </w:rPr>
        <w:t>ая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142454">
        <w:rPr>
          <w:rFonts w:ascii="Times New Roman" w:eastAsia="Calibri" w:hAnsi="Times New Roman"/>
          <w:sz w:val="24"/>
          <w:szCs w:val="24"/>
        </w:rPr>
        <w:t>а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) </w:t>
      </w:r>
      <w:r w:rsidR="005F287C" w:rsidRPr="00142454">
        <w:rPr>
          <w:rFonts w:ascii="Times New Roman" w:eastAsia="Calibri" w:hAnsi="Times New Roman"/>
          <w:sz w:val="24"/>
          <w:szCs w:val="24"/>
        </w:rPr>
        <w:t xml:space="preserve">старшего государственного </w:t>
      </w:r>
      <w:r w:rsidR="00ED3FA3" w:rsidRPr="00142454">
        <w:rPr>
          <w:rFonts w:ascii="Times New Roman" w:eastAsia="Calibri" w:hAnsi="Times New Roman"/>
          <w:sz w:val="24"/>
          <w:szCs w:val="24"/>
        </w:rPr>
        <w:t xml:space="preserve">налогового </w:t>
      </w:r>
      <w:r w:rsidR="005F287C" w:rsidRPr="00142454">
        <w:rPr>
          <w:rFonts w:ascii="Times New Roman" w:eastAsia="Calibri" w:hAnsi="Times New Roman"/>
          <w:sz w:val="24"/>
          <w:szCs w:val="24"/>
        </w:rPr>
        <w:t>инспектора</w:t>
      </w:r>
      <w:r w:rsidR="00A932C0" w:rsidRPr="00142454">
        <w:rPr>
          <w:rFonts w:ascii="Times New Roman" w:eastAsia="Calibri" w:hAnsi="Times New Roman"/>
          <w:sz w:val="24"/>
          <w:szCs w:val="24"/>
        </w:rPr>
        <w:t xml:space="preserve"> отдела </w:t>
      </w:r>
      <w:r w:rsidR="00BF3EA7" w:rsidRPr="00142454">
        <w:rPr>
          <w:rFonts w:ascii="Times New Roman" w:eastAsia="Calibri" w:hAnsi="Times New Roman"/>
          <w:sz w:val="24"/>
          <w:szCs w:val="24"/>
        </w:rPr>
        <w:t>учета налогоплательщиков</w:t>
      </w:r>
      <w:r w:rsidR="00A932C0" w:rsidRPr="00142454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5F287C" w:rsidRPr="00142454">
        <w:rPr>
          <w:rFonts w:ascii="Times New Roman" w:eastAsia="Calibri" w:hAnsi="Times New Roman"/>
          <w:sz w:val="24"/>
          <w:szCs w:val="24"/>
        </w:rPr>
        <w:t>старшей</w:t>
      </w:r>
      <w:r w:rsidR="00A932C0" w:rsidRPr="00142454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42454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5F287C" w:rsidRPr="00142454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142454">
        <w:rPr>
          <w:rFonts w:ascii="Times New Roman" w:eastAsia="Calibri" w:hAnsi="Times New Roman"/>
          <w:sz w:val="24"/>
          <w:szCs w:val="24"/>
        </w:rPr>
        <w:t>».</w:t>
      </w:r>
    </w:p>
    <w:p w:rsidR="00D65180" w:rsidRPr="00142454" w:rsidRDefault="00D65180" w:rsidP="00142454">
      <w:pPr>
        <w:overflowPunct/>
        <w:autoSpaceDE/>
        <w:autoSpaceDN/>
        <w:adjustRightInd/>
        <w:spacing w:after="120"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977188" w:rsidRPr="00142454">
        <w:rPr>
          <w:rFonts w:ascii="Times New Roman" w:hAnsi="Times New Roman"/>
          <w:sz w:val="24"/>
          <w:szCs w:val="24"/>
        </w:rPr>
        <w:t xml:space="preserve">- </w:t>
      </w:r>
      <w:r w:rsidR="005F287C" w:rsidRPr="00142454">
        <w:rPr>
          <w:rFonts w:ascii="Times New Roman" w:hAnsi="Times New Roman"/>
          <w:sz w:val="24"/>
          <w:szCs w:val="24"/>
        </w:rPr>
        <w:t>11-3-4-095</w:t>
      </w:r>
      <w:r w:rsidRPr="00142454">
        <w:rPr>
          <w:rFonts w:ascii="Times New Roman" w:eastAsia="Calibri" w:hAnsi="Times New Roman"/>
          <w:sz w:val="24"/>
          <w:szCs w:val="24"/>
        </w:rPr>
        <w:t>.</w:t>
      </w:r>
    </w:p>
    <w:p w:rsidR="00D65180" w:rsidRPr="00142454" w:rsidRDefault="002C189D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2.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ED3FA3" w:rsidRPr="00142454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="003A6A43" w:rsidRPr="00142454">
        <w:rPr>
          <w:rFonts w:ascii="Times New Roman" w:eastAsia="Calibri" w:hAnsi="Times New Roman"/>
          <w:sz w:val="24"/>
          <w:szCs w:val="24"/>
        </w:rPr>
        <w:t xml:space="preserve"> отдела </w:t>
      </w:r>
      <w:r w:rsidR="007F04E3" w:rsidRPr="00142454">
        <w:rPr>
          <w:rFonts w:ascii="Times New Roman" w:eastAsia="Calibri" w:hAnsi="Times New Roman"/>
          <w:sz w:val="24"/>
          <w:szCs w:val="24"/>
        </w:rPr>
        <w:t>учета налогоплательщиков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480E57" w:rsidRPr="00142454">
        <w:rPr>
          <w:rFonts w:ascii="Times New Roman" w:eastAsia="Calibri" w:hAnsi="Times New Roman"/>
          <w:sz w:val="24"/>
          <w:szCs w:val="24"/>
        </w:rPr>
        <w:t>старший государственный налоговый инспектор</w:t>
      </w:r>
      <w:r w:rsidR="00D65180" w:rsidRPr="00142454">
        <w:rPr>
          <w:rFonts w:ascii="Times New Roman" w:eastAsia="Calibri" w:hAnsi="Times New Roman"/>
          <w:sz w:val="24"/>
          <w:szCs w:val="24"/>
        </w:rPr>
        <w:t>):</w:t>
      </w:r>
      <w:r w:rsidR="003A6A43" w:rsidRPr="00142454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142454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142454" w:rsidRDefault="002C189D" w:rsidP="00142454">
      <w:pPr>
        <w:ind w:firstLine="426"/>
        <w:jc w:val="both"/>
        <w:rPr>
          <w:rFonts w:ascii="Times New Roman" w:hAnsi="Times New Roman"/>
          <w:sz w:val="24"/>
          <w:szCs w:val="24"/>
          <w:lang w:bidi="en-US"/>
        </w:rPr>
      </w:pPr>
      <w:r w:rsidRPr="00142454">
        <w:rPr>
          <w:rFonts w:ascii="Times New Roman" w:eastAsia="Calibri" w:hAnsi="Times New Roman"/>
          <w:sz w:val="24"/>
          <w:szCs w:val="24"/>
        </w:rPr>
        <w:t>3.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F12460" w:rsidRPr="00142454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: </w:t>
      </w:r>
      <w:r w:rsidR="00162AAE" w:rsidRPr="00142454">
        <w:rPr>
          <w:rFonts w:ascii="Times New Roman" w:hAnsi="Times New Roman"/>
          <w:sz w:val="24"/>
          <w:szCs w:val="24"/>
          <w:lang w:bidi="en-US"/>
        </w:rPr>
        <w:t>Осуществление регистрации и учета налогоплательщиков.</w:t>
      </w:r>
    </w:p>
    <w:p w:rsidR="00D65180" w:rsidRPr="00142454" w:rsidRDefault="002C189D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4.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F12460" w:rsidRPr="00142454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="001A2404" w:rsidRPr="00142454">
        <w:rPr>
          <w:rFonts w:ascii="Times New Roman" w:eastAsia="Calibri" w:hAnsi="Times New Roman"/>
          <w:sz w:val="24"/>
          <w:szCs w:val="24"/>
        </w:rPr>
        <w:t xml:space="preserve"> осуществляется приказом начальника Межрайонной ИФНС России №12 по Приморскому краю.</w:t>
      </w:r>
    </w:p>
    <w:p w:rsidR="001A2404" w:rsidRPr="00142454" w:rsidRDefault="002C189D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5.</w:t>
      </w:r>
      <w:r w:rsidR="00805D21" w:rsidRPr="00142454">
        <w:rPr>
          <w:rFonts w:ascii="Times New Roman" w:eastAsia="Calibri" w:hAnsi="Times New Roman"/>
          <w:sz w:val="24"/>
          <w:szCs w:val="24"/>
        </w:rPr>
        <w:t xml:space="preserve"> </w:t>
      </w:r>
      <w:r w:rsidR="008829C4" w:rsidRPr="00142454">
        <w:rPr>
          <w:rFonts w:ascii="Times New Roman" w:eastAsia="Calibri" w:hAnsi="Times New Roman"/>
          <w:sz w:val="24"/>
          <w:szCs w:val="24"/>
        </w:rPr>
        <w:t>Старший государственный налоговый инспектор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, </w:t>
      </w:r>
      <w:r w:rsidR="00B469CB" w:rsidRPr="00142454">
        <w:rPr>
          <w:rFonts w:ascii="Times New Roman" w:eastAsia="Calibri" w:hAnsi="Times New Roman"/>
          <w:sz w:val="24"/>
          <w:szCs w:val="24"/>
        </w:rPr>
        <w:t>непосредственно подчиняется начальнику отдела либо лицу, исполняющему его обязанности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. </w:t>
      </w:r>
    </w:p>
    <w:p w:rsidR="00CC5FB7" w:rsidRPr="00142454" w:rsidRDefault="00CC5FB7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142454" w:rsidRDefault="00D65180" w:rsidP="00142454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426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142454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F00B12" w:rsidRPr="00142454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142454" w:rsidRDefault="00583AB0" w:rsidP="00142454">
      <w:pPr>
        <w:pStyle w:val="a8"/>
        <w:overflowPunct/>
        <w:autoSpaceDE/>
        <w:autoSpaceDN/>
        <w:adjustRightInd/>
        <w:ind w:left="0" w:firstLine="426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142454" w:rsidRDefault="00C10B63" w:rsidP="00725228">
      <w:pPr>
        <w:overflowPunct/>
        <w:autoSpaceDE/>
        <w:autoSpaceDN/>
        <w:adjustRightInd/>
        <w:ind w:firstLine="425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783075" w:rsidRPr="00142454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Pr="00142454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42454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142454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0B7351" w:rsidRPr="00142454" w:rsidRDefault="00C56FD5" w:rsidP="00725228">
      <w:pPr>
        <w:overflowPunct/>
        <w:ind w:firstLine="425"/>
        <w:jc w:val="both"/>
        <w:textAlignment w:val="auto"/>
        <w:rPr>
          <w:rFonts w:ascii="Times New Roman" w:hAnsi="Times New Roman"/>
          <w:color w:val="FF0000"/>
          <w:sz w:val="24"/>
          <w:szCs w:val="24"/>
          <w:lang w:bidi="en-US"/>
        </w:rPr>
      </w:pPr>
      <w:r w:rsidRPr="00142454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142454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142454">
        <w:rPr>
          <w:rFonts w:ascii="Times New Roman" w:hAnsi="Times New Roman"/>
          <w:sz w:val="24"/>
          <w:szCs w:val="24"/>
          <w:lang w:eastAsia="ru-RU"/>
        </w:rPr>
        <w:t>в</w:t>
      </w:r>
      <w:r w:rsidRPr="00142454">
        <w:rPr>
          <w:rFonts w:ascii="Times New Roman" w:hAnsi="Times New Roman"/>
          <w:sz w:val="24"/>
          <w:szCs w:val="24"/>
          <w:lang w:eastAsia="ru-RU"/>
        </w:rPr>
        <w:t>ания</w:t>
      </w:r>
      <w:r w:rsidR="000B6012" w:rsidRPr="00142454">
        <w:rPr>
          <w:rFonts w:ascii="Times New Roman" w:hAnsi="Times New Roman"/>
          <w:sz w:val="24"/>
          <w:szCs w:val="24"/>
          <w:lang w:eastAsia="ru-RU"/>
        </w:rPr>
        <w:t>.</w:t>
      </w:r>
    </w:p>
    <w:p w:rsidR="00677EF2" w:rsidRPr="00142454" w:rsidRDefault="00EA6980" w:rsidP="00725228">
      <w:pPr>
        <w:overflowPunct/>
        <w:ind w:firstLine="42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eastAsia="Calibri" w:hAnsi="Times New Roman"/>
          <w:sz w:val="24"/>
          <w:szCs w:val="24"/>
        </w:rPr>
        <w:t>6</w:t>
      </w:r>
      <w:r w:rsidR="00D65180" w:rsidRPr="00142454">
        <w:rPr>
          <w:rFonts w:ascii="Times New Roman" w:eastAsia="Calibri" w:hAnsi="Times New Roman"/>
          <w:sz w:val="24"/>
          <w:szCs w:val="24"/>
        </w:rPr>
        <w:t>.2. </w:t>
      </w:r>
      <w:r w:rsidR="00806B75" w:rsidRPr="00142454">
        <w:rPr>
          <w:rFonts w:ascii="Times New Roman" w:eastAsia="Calibri" w:hAnsi="Times New Roman"/>
          <w:sz w:val="24"/>
          <w:szCs w:val="24"/>
        </w:rPr>
        <w:t>Н</w:t>
      </w:r>
      <w:r w:rsidR="00D02E16" w:rsidRPr="00142454">
        <w:rPr>
          <w:rFonts w:ascii="Times New Roman" w:hAnsi="Times New Roman"/>
          <w:sz w:val="24"/>
          <w:szCs w:val="24"/>
        </w:rPr>
        <w:t xml:space="preserve">аличие стажа гражданской службы </w:t>
      </w:r>
      <w:r w:rsidR="00F87C72" w:rsidRPr="00142454">
        <w:rPr>
          <w:rFonts w:ascii="Times New Roman" w:hAnsi="Times New Roman"/>
          <w:sz w:val="24"/>
          <w:szCs w:val="24"/>
        </w:rPr>
        <w:t>не требуется</w:t>
      </w:r>
      <w:r w:rsidR="00677EF2" w:rsidRPr="00142454">
        <w:rPr>
          <w:rFonts w:ascii="Times New Roman" w:hAnsi="Times New Roman"/>
          <w:sz w:val="24"/>
          <w:szCs w:val="24"/>
          <w:lang w:eastAsia="ru-RU"/>
        </w:rPr>
        <w:t>.</w:t>
      </w:r>
    </w:p>
    <w:p w:rsidR="00142454" w:rsidRPr="00142454" w:rsidRDefault="00F70E1E" w:rsidP="00142454">
      <w:pPr>
        <w:shd w:val="clear" w:color="auto" w:fill="FFFFFF"/>
        <w:tabs>
          <w:tab w:val="left" w:pos="0"/>
        </w:tabs>
        <w:overflowPunct/>
        <w:autoSpaceDE/>
        <w:autoSpaceDN/>
        <w:adjustRightInd/>
        <w:spacing w:after="120"/>
        <w:ind w:firstLine="426"/>
        <w:jc w:val="both"/>
        <w:textAlignment w:val="auto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142454">
        <w:rPr>
          <w:rFonts w:ascii="Times New Roman" w:eastAsia="Calibri" w:hAnsi="Times New Roman"/>
          <w:sz w:val="24"/>
          <w:szCs w:val="24"/>
        </w:rPr>
        <w:t>6.3. Наличие базовых знаний:</w:t>
      </w:r>
      <w:r w:rsidR="00142454" w:rsidRPr="00142454">
        <w:rPr>
          <w:rFonts w:ascii="Times New Roman" w:eastAsia="Calibri" w:hAnsi="Times New Roman"/>
          <w:sz w:val="24"/>
          <w:szCs w:val="24"/>
        </w:rPr>
        <w:t xml:space="preserve"> </w:t>
      </w:r>
      <w:r w:rsidR="00142454" w:rsidRPr="00142454">
        <w:rPr>
          <w:rFonts w:ascii="Times New Roman" w:hAnsi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гражданской службе (Федерального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Федерации", Приказа ФНС РФ от 11.04.2011 N ММВ-7-4/260@ "Об утверждении Кодекса этики и служебного поведения государственных гражданских служащих Федеральной налоговой службы",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России). Законодательства о противодействии коррупции (Федерального закона от 25.12.2008 N 273-ФЗ "О противодействии коррупции", 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характера"); 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</w:t>
      </w:r>
      <w:r w:rsidR="00142454" w:rsidRPr="00142454">
        <w:rPr>
          <w:rFonts w:ascii="Times New Roman" w:hAnsi="Times New Roman"/>
          <w:sz w:val="24"/>
          <w:szCs w:val="24"/>
          <w:lang w:eastAsia="ru-RU"/>
        </w:rPr>
        <w:lastRenderedPageBreak/>
        <w:t>законодательства об электронной подписи; знания и умения по применению персонального компьютера.</w:t>
      </w:r>
    </w:p>
    <w:p w:rsidR="00E77FDA" w:rsidRPr="00142454" w:rsidRDefault="00E77FDA" w:rsidP="00142454">
      <w:pPr>
        <w:overflowPunct/>
        <w:ind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142454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Pr="00142454" w:rsidRDefault="00E63339" w:rsidP="00142454">
      <w:pPr>
        <w:overflowPunct/>
        <w:ind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142454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142454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142454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142454" w:rsidRPr="00142454" w:rsidRDefault="0073530A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>Гражданский кодекс Российской Федерации (</w:t>
      </w:r>
      <w:hyperlink r:id="rId8" w:history="1">
        <w:r w:rsidRPr="00142454">
          <w:rPr>
            <w:rFonts w:ascii="Times New Roman" w:hAnsi="Times New Roman"/>
            <w:sz w:val="24"/>
            <w:szCs w:val="24"/>
          </w:rPr>
          <w:t>часть перв</w:t>
        </w:r>
      </w:hyperlink>
      <w:r w:rsidRPr="00142454">
        <w:rPr>
          <w:rFonts w:ascii="Times New Roman" w:hAnsi="Times New Roman"/>
          <w:sz w:val="24"/>
          <w:szCs w:val="24"/>
        </w:rPr>
        <w:t>ая – статьи 11, 23, 83-86 – в части учета налогоплательщиков и банковских счетов)</w:t>
      </w:r>
      <w:r w:rsidR="00AB0A03" w:rsidRPr="00142454">
        <w:rPr>
          <w:rFonts w:ascii="Times New Roman" w:hAnsi="Times New Roman"/>
          <w:sz w:val="24"/>
          <w:szCs w:val="24"/>
          <w:lang w:bidi="en-US"/>
        </w:rPr>
        <w:t>;</w:t>
      </w:r>
      <w:r w:rsidR="00142454" w:rsidRPr="00142454">
        <w:rPr>
          <w:rFonts w:ascii="Times New Roman" w:hAnsi="Times New Roman"/>
          <w:sz w:val="24"/>
          <w:szCs w:val="24"/>
          <w:lang w:bidi="en-US"/>
        </w:rPr>
        <w:t xml:space="preserve"> </w:t>
      </w:r>
    </w:p>
    <w:p w:rsidR="00AB0A03" w:rsidRPr="00142454" w:rsidRDefault="0073530A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142454">
        <w:rPr>
          <w:rFonts w:ascii="Times New Roman" w:hAnsi="Times New Roman"/>
          <w:sz w:val="24"/>
          <w:szCs w:val="24"/>
        </w:rPr>
        <w:t>Налоговый кодекс Российской Федерации (</w:t>
      </w:r>
      <w:hyperlink r:id="rId9" w:history="1">
        <w:r w:rsidRPr="00142454">
          <w:rPr>
            <w:rFonts w:ascii="Times New Roman" w:hAnsi="Times New Roman"/>
            <w:sz w:val="24"/>
            <w:szCs w:val="24"/>
          </w:rPr>
          <w:t>часть перв</w:t>
        </w:r>
      </w:hyperlink>
      <w:r w:rsidRPr="00142454">
        <w:rPr>
          <w:rFonts w:ascii="Times New Roman" w:hAnsi="Times New Roman"/>
          <w:sz w:val="24"/>
          <w:szCs w:val="24"/>
        </w:rPr>
        <w:t xml:space="preserve">ая – статьи 11, 23, 83-86 – в части учета налогоплательщиков и банковских счетов, часть вторая-  </w:t>
      </w:r>
      <w:hyperlink r:id="rId10" w:history="1">
        <w:r w:rsidRPr="00142454">
          <w:rPr>
            <w:rFonts w:ascii="Times New Roman" w:hAnsi="Times New Roman"/>
            <w:sz w:val="24"/>
            <w:szCs w:val="24"/>
          </w:rPr>
          <w:t>глава 25.3</w:t>
        </w:r>
      </w:hyperlink>
      <w:r w:rsidRPr="00142454">
        <w:rPr>
          <w:rFonts w:ascii="Times New Roman" w:hAnsi="Times New Roman"/>
          <w:sz w:val="24"/>
          <w:szCs w:val="24"/>
        </w:rPr>
        <w:t>.)</w:t>
      </w:r>
      <w:r w:rsidR="00AB0A03" w:rsidRPr="00142454">
        <w:rPr>
          <w:rFonts w:ascii="Times New Roman" w:hAnsi="Times New Roman"/>
          <w:sz w:val="24"/>
          <w:szCs w:val="24"/>
          <w:lang w:bidi="en-US"/>
        </w:rPr>
        <w:t>;</w:t>
      </w:r>
    </w:p>
    <w:p w:rsidR="00AB0A03" w:rsidRPr="00142454" w:rsidRDefault="0073530A" w:rsidP="00142454">
      <w:pPr>
        <w:pStyle w:val="a8"/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142454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 от 30 декабря 2001 г. № 195-ФЗ (с изменениями и дополнениями)</w:t>
      </w:r>
      <w:r w:rsidR="00AB0A03" w:rsidRPr="00142454">
        <w:rPr>
          <w:rFonts w:ascii="Times New Roman" w:hAnsi="Times New Roman"/>
          <w:sz w:val="24"/>
          <w:szCs w:val="24"/>
          <w:lang w:bidi="en-US"/>
        </w:rPr>
        <w:t>;</w:t>
      </w:r>
    </w:p>
    <w:p w:rsidR="00AB0A03" w:rsidRPr="00142454" w:rsidRDefault="0073530A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</w:t>
      </w:r>
      <w:r w:rsidR="00AB0A03" w:rsidRPr="00142454">
        <w:rPr>
          <w:rFonts w:ascii="Times New Roman" w:hAnsi="Times New Roman"/>
          <w:sz w:val="24"/>
          <w:szCs w:val="24"/>
          <w:lang w:val="ru-RU"/>
        </w:rPr>
        <w:t>;</w:t>
      </w:r>
    </w:p>
    <w:p w:rsidR="0073530A" w:rsidRPr="00142454" w:rsidRDefault="0073530A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 xml:space="preserve">Федерального </w:t>
      </w:r>
      <w:hyperlink r:id="rId11" w:history="1">
        <w:r w:rsidRPr="00142454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Pr="00142454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Pr="00142454">
        <w:rPr>
          <w:rFonts w:ascii="Times New Roman" w:hAnsi="Times New Roman"/>
          <w:sz w:val="24"/>
          <w:szCs w:val="24"/>
        </w:rPr>
        <w:t> </w:t>
      </w:r>
      <w:r w:rsidRPr="00142454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142454" w:rsidRPr="00142454" w:rsidRDefault="00142454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</w:t>
      </w:r>
      <w:r w:rsidR="0073530A" w:rsidRPr="00142454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3530A" w:rsidRPr="00142454" w:rsidRDefault="00142454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</w:t>
      </w:r>
      <w:r w:rsidR="0073530A" w:rsidRPr="00142454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3530A" w:rsidRPr="00142454" w:rsidRDefault="00142454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</w:t>
      </w:r>
      <w:r w:rsidR="0073530A" w:rsidRPr="00142454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73530A" w:rsidRPr="00142454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="0073530A" w:rsidRPr="00142454">
        <w:rPr>
          <w:rFonts w:ascii="Times New Roman" w:hAnsi="Times New Roman"/>
          <w:sz w:val="24"/>
          <w:szCs w:val="24"/>
          <w:lang w:val="ru-RU"/>
        </w:rPr>
        <w:t>» и ее должностных лиц»;</w:t>
      </w:r>
    </w:p>
    <w:p w:rsidR="0073530A" w:rsidRPr="00142454" w:rsidRDefault="00142454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</w:t>
      </w:r>
      <w:r w:rsidR="0073530A" w:rsidRPr="00142454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73530A" w:rsidRPr="00142454" w:rsidRDefault="0073530A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7437D2" w:rsidRPr="00142454" w:rsidRDefault="007437D2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A43BB3" w:rsidRPr="00142454" w:rsidRDefault="00A43BB3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A43BB3" w:rsidRPr="00142454" w:rsidRDefault="00A43BB3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A43BB3" w:rsidRPr="00142454" w:rsidRDefault="00A43BB3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A43BB3" w:rsidRPr="00142454" w:rsidRDefault="00A43BB3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</w:t>
      </w:r>
      <w:r w:rsidR="00E95148" w:rsidRPr="00142454">
        <w:rPr>
          <w:rFonts w:ascii="Times New Roman" w:hAnsi="Times New Roman"/>
          <w:sz w:val="24"/>
          <w:szCs w:val="24"/>
          <w:lang w:val="ru-RU"/>
        </w:rPr>
        <w:t>предоставления,</w:t>
      </w:r>
      <w:r w:rsidRPr="00142454">
        <w:rPr>
          <w:rFonts w:ascii="Times New Roman" w:hAnsi="Times New Roman"/>
          <w:sz w:val="24"/>
          <w:szCs w:val="24"/>
          <w:lang w:val="ru-RU"/>
        </w:rPr>
        <w:t xml:space="preserve">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A43BB3" w:rsidRPr="00142454" w:rsidRDefault="00A43BB3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B315CF" w:rsidRPr="00142454" w:rsidRDefault="00A43BB3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</w:t>
      </w:r>
      <w:r w:rsidR="00B315CF" w:rsidRPr="00142454">
        <w:rPr>
          <w:rFonts w:ascii="Times New Roman" w:hAnsi="Times New Roman"/>
          <w:sz w:val="24"/>
          <w:szCs w:val="24"/>
          <w:lang w:val="ru-RU"/>
        </w:rPr>
        <w:t>;</w:t>
      </w:r>
    </w:p>
    <w:p w:rsidR="00AB0A03" w:rsidRPr="00142454" w:rsidRDefault="00B315CF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</w:t>
      </w:r>
    </w:p>
    <w:p w:rsidR="00B315CF" w:rsidRPr="00142454" w:rsidRDefault="00B315CF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sz w:val="24"/>
          <w:szCs w:val="24"/>
          <w:lang w:val="ru-RU"/>
        </w:rPr>
        <w:t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“Интернет».</w:t>
      </w:r>
    </w:p>
    <w:p w:rsidR="005E7341" w:rsidRPr="00142454" w:rsidRDefault="00136993" w:rsidP="00142454">
      <w:pPr>
        <w:pStyle w:val="a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eastAsia="Calibri" w:hAnsi="Times New Roman"/>
          <w:sz w:val="24"/>
          <w:szCs w:val="24"/>
          <w:lang w:val="ru-RU"/>
        </w:rPr>
        <w:t xml:space="preserve">Старший государственный налоговый инспектор </w:t>
      </w:r>
      <w:r w:rsidR="005E7341" w:rsidRPr="00142454">
        <w:rPr>
          <w:rFonts w:ascii="Times New Roman" w:eastAsia="Calibri" w:hAnsi="Times New Roman"/>
          <w:sz w:val="24"/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32DC" w:rsidRPr="00142454" w:rsidRDefault="005532DC" w:rsidP="00142454">
      <w:pPr>
        <w:pStyle w:val="aa"/>
        <w:numPr>
          <w:ilvl w:val="2"/>
          <w:numId w:val="7"/>
        </w:numPr>
        <w:ind w:left="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42454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142454">
        <w:rPr>
          <w:rFonts w:ascii="Times New Roman" w:hAnsi="Times New Roman"/>
          <w:sz w:val="24"/>
          <w:szCs w:val="24"/>
          <w:lang w:val="ru-RU"/>
        </w:rPr>
        <w:t>:</w:t>
      </w:r>
    </w:p>
    <w:p w:rsidR="004C40D7" w:rsidRPr="00142454" w:rsidRDefault="007B0E9A" w:rsidP="00142454">
      <w:pPr>
        <w:pStyle w:val="a8"/>
        <w:tabs>
          <w:tab w:val="left" w:pos="142"/>
        </w:tabs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- </w:t>
      </w:r>
      <w:r w:rsidR="003D6DC8" w:rsidRPr="00142454">
        <w:rPr>
          <w:rFonts w:ascii="Times New Roman" w:hAnsi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E6180" w:rsidRPr="00142454" w:rsidRDefault="007B0E9A" w:rsidP="00142454">
      <w:pPr>
        <w:pStyle w:val="a8"/>
        <w:tabs>
          <w:tab w:val="left" w:pos="142"/>
        </w:tabs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- </w:t>
      </w:r>
      <w:r w:rsidR="003D6DC8" w:rsidRPr="00142454">
        <w:rPr>
          <w:rFonts w:ascii="Times New Roman" w:hAnsi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E6180" w:rsidRPr="00142454" w:rsidRDefault="007B0E9A" w:rsidP="00142454">
      <w:pPr>
        <w:pStyle w:val="a8"/>
        <w:tabs>
          <w:tab w:val="left" w:pos="142"/>
        </w:tabs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- </w:t>
      </w:r>
      <w:r w:rsidR="003D6DC8" w:rsidRPr="00142454">
        <w:rPr>
          <w:rFonts w:ascii="Times New Roman" w:hAnsi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BE6180" w:rsidRPr="00142454" w:rsidRDefault="007B0E9A" w:rsidP="00142454">
      <w:pPr>
        <w:pStyle w:val="a8"/>
        <w:tabs>
          <w:tab w:val="left" w:pos="142"/>
        </w:tabs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- </w:t>
      </w:r>
      <w:r w:rsidR="003D6DC8" w:rsidRPr="00142454">
        <w:rPr>
          <w:rFonts w:ascii="Times New Roman" w:hAnsi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BE6180" w:rsidRPr="00142454" w:rsidRDefault="007B0E9A" w:rsidP="00142454">
      <w:pPr>
        <w:pStyle w:val="a8"/>
        <w:tabs>
          <w:tab w:val="left" w:pos="142"/>
        </w:tabs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- </w:t>
      </w:r>
      <w:r w:rsidR="003D6DC8" w:rsidRPr="00142454">
        <w:rPr>
          <w:rFonts w:ascii="Times New Roman" w:hAnsi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D6DC8" w:rsidRPr="00142454" w:rsidRDefault="007B0E9A" w:rsidP="00142454">
      <w:pPr>
        <w:pStyle w:val="a8"/>
        <w:tabs>
          <w:tab w:val="left" w:pos="142"/>
        </w:tabs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- </w:t>
      </w:r>
      <w:r w:rsidR="003D6DC8" w:rsidRPr="00142454">
        <w:rPr>
          <w:rFonts w:ascii="Times New Roman" w:hAnsi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455275" w:rsidRPr="00142454" w:rsidRDefault="00455275" w:rsidP="00142454">
      <w:pPr>
        <w:pStyle w:val="a8"/>
        <w:tabs>
          <w:tab w:val="left" w:pos="142"/>
        </w:tabs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BE6180" w:rsidRPr="00142454" w:rsidRDefault="003D6DC8" w:rsidP="00142454">
      <w:pPr>
        <w:pStyle w:val="a8"/>
        <w:tabs>
          <w:tab w:val="left" w:pos="142"/>
        </w:tabs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>- основные направления организации работы с налогоплательщиками</w:t>
      </w:r>
      <w:r w:rsidR="00C6515C" w:rsidRPr="00142454">
        <w:rPr>
          <w:rFonts w:ascii="Times New Roman" w:hAnsi="Times New Roman"/>
          <w:sz w:val="24"/>
          <w:szCs w:val="24"/>
        </w:rPr>
        <w:t>.</w:t>
      </w:r>
    </w:p>
    <w:p w:rsidR="005E60F9" w:rsidRPr="00142454" w:rsidRDefault="001934AC" w:rsidP="00142454">
      <w:pPr>
        <w:pStyle w:val="a8"/>
        <w:numPr>
          <w:ilvl w:val="1"/>
          <w:numId w:val="7"/>
        </w:numPr>
        <w:overflowPunct/>
        <w:ind w:left="0"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E0661F" w:rsidRPr="00142454" w:rsidRDefault="00E0661F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142454">
        <w:rPr>
          <w:rFonts w:ascii="Times New Roman" w:hAnsi="Times New Roman"/>
          <w:sz w:val="24"/>
          <w:szCs w:val="24"/>
          <w:lang w:bidi="en-US"/>
        </w:rPr>
        <w:t>-</w:t>
      </w:r>
      <w:r w:rsidRPr="00142454">
        <w:rPr>
          <w:rFonts w:ascii="Times New Roman" w:hAnsi="Times New Roman"/>
          <w:sz w:val="24"/>
          <w:szCs w:val="24"/>
          <w:lang w:val="en-US" w:bidi="en-US"/>
        </w:rPr>
        <w:t> </w:t>
      </w:r>
      <w:r w:rsidRPr="00142454">
        <w:rPr>
          <w:rFonts w:ascii="Times New Roman" w:hAnsi="Times New Roman"/>
          <w:sz w:val="24"/>
          <w:szCs w:val="24"/>
          <w:lang w:bidi="en-US"/>
        </w:rPr>
        <w:t xml:space="preserve">понятие </w:t>
      </w:r>
      <w:r w:rsidR="001E416F" w:rsidRPr="00142454">
        <w:rPr>
          <w:rFonts w:ascii="Times New Roman" w:hAnsi="Times New Roman"/>
          <w:sz w:val="24"/>
          <w:szCs w:val="24"/>
        </w:rPr>
        <w:t xml:space="preserve">федеральных информационных ресурсов – ЕГРЮЛ, ЕГРИП, ЕГРН, </w:t>
      </w:r>
      <w:r w:rsidR="00CD24B9" w:rsidRPr="00142454">
        <w:rPr>
          <w:rFonts w:ascii="Times New Roman" w:hAnsi="Times New Roman"/>
          <w:sz w:val="24"/>
          <w:szCs w:val="24"/>
        </w:rPr>
        <w:t xml:space="preserve">Банковские счета, </w:t>
      </w:r>
      <w:r w:rsidR="001E416F" w:rsidRPr="00142454">
        <w:rPr>
          <w:rFonts w:ascii="Times New Roman" w:hAnsi="Times New Roman"/>
          <w:sz w:val="24"/>
          <w:szCs w:val="24"/>
        </w:rPr>
        <w:t>а также реестра дисквалифицированных лиц</w:t>
      </w:r>
      <w:r w:rsidRPr="00142454">
        <w:rPr>
          <w:rFonts w:ascii="Times New Roman" w:hAnsi="Times New Roman"/>
          <w:sz w:val="24"/>
          <w:szCs w:val="24"/>
          <w:lang w:bidi="en-US"/>
        </w:rPr>
        <w:t xml:space="preserve">, </w:t>
      </w:r>
      <w:r w:rsidR="001E416F" w:rsidRPr="00142454">
        <w:rPr>
          <w:rFonts w:ascii="Times New Roman" w:hAnsi="Times New Roman"/>
          <w:sz w:val="24"/>
          <w:szCs w:val="24"/>
          <w:lang w:bidi="en-US"/>
        </w:rPr>
        <w:t xml:space="preserve">и принципы его </w:t>
      </w:r>
      <w:r w:rsidRPr="00142454">
        <w:rPr>
          <w:rFonts w:ascii="Times New Roman" w:hAnsi="Times New Roman"/>
          <w:sz w:val="24"/>
          <w:szCs w:val="24"/>
          <w:lang w:bidi="en-US"/>
        </w:rPr>
        <w:t>формирования;</w:t>
      </w:r>
    </w:p>
    <w:p w:rsidR="006B4C6C" w:rsidRPr="00142454" w:rsidRDefault="006B4C6C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142454"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142454">
        <w:rPr>
          <w:rFonts w:ascii="Times New Roman" w:hAnsi="Times New Roman"/>
          <w:sz w:val="24"/>
          <w:szCs w:val="24"/>
        </w:rPr>
        <w:t>понятие, процедура рассмотрения обращений граждан</w:t>
      </w:r>
      <w:r w:rsidRPr="00142454">
        <w:rPr>
          <w:rFonts w:ascii="Times New Roman" w:hAnsi="Times New Roman"/>
          <w:sz w:val="24"/>
          <w:szCs w:val="24"/>
          <w:lang w:bidi="en-US"/>
        </w:rPr>
        <w:t>.</w:t>
      </w:r>
    </w:p>
    <w:p w:rsidR="00D65180" w:rsidRPr="00142454" w:rsidRDefault="00452137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142454">
        <w:rPr>
          <w:rFonts w:ascii="Times New Roman" w:eastAsia="Calibri" w:hAnsi="Times New Roman"/>
          <w:color w:val="000000"/>
          <w:sz w:val="24"/>
          <w:szCs w:val="24"/>
        </w:rPr>
        <w:t xml:space="preserve">6.6. Наличие базовых умений: </w:t>
      </w:r>
    </w:p>
    <w:p w:rsidR="00D65180" w:rsidRPr="00142454" w:rsidRDefault="00D65180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D65180" w:rsidRPr="00142454" w:rsidRDefault="00D65180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142454" w:rsidRDefault="00D65180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142454" w:rsidRDefault="00D65180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13160B" w:rsidRPr="00142454" w:rsidRDefault="00136A59" w:rsidP="00142454">
      <w:pPr>
        <w:pStyle w:val="a8"/>
        <w:numPr>
          <w:ilvl w:val="1"/>
          <w:numId w:val="9"/>
        </w:numPr>
        <w:overflowPunct/>
        <w:ind w:left="0"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142454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Pr="00142454">
        <w:rPr>
          <w:rFonts w:ascii="Times New Roman" w:eastAsia="Calibri" w:hAnsi="Times New Roman"/>
          <w:sz w:val="24"/>
          <w:szCs w:val="24"/>
        </w:rPr>
        <w:t>профессиональных</w:t>
      </w:r>
      <w:r w:rsidRPr="00142454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E730B7" w:rsidRPr="00142454" w:rsidRDefault="008E445A" w:rsidP="00142454">
      <w:pPr>
        <w:overflowPunct/>
        <w:ind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bookmarkStart w:id="6" w:name="_Toc477362600"/>
      <w:r w:rsidRPr="00142454">
        <w:rPr>
          <w:rFonts w:ascii="Times New Roman" w:hAnsi="Times New Roman"/>
          <w:sz w:val="24"/>
          <w:szCs w:val="24"/>
        </w:rPr>
        <w:t xml:space="preserve">- </w:t>
      </w:r>
      <w:bookmarkEnd w:id="6"/>
      <w:r w:rsidR="00E730B7" w:rsidRPr="00142454">
        <w:rPr>
          <w:rFonts w:ascii="Times New Roman" w:hAnsi="Times New Roman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</w:t>
      </w:r>
      <w:r w:rsidR="0086223C" w:rsidRPr="00142454">
        <w:rPr>
          <w:rFonts w:ascii="Times New Roman" w:hAnsi="Times New Roman"/>
          <w:sz w:val="24"/>
          <w:szCs w:val="24"/>
        </w:rPr>
        <w:t>;</w:t>
      </w:r>
    </w:p>
    <w:p w:rsidR="0086223C" w:rsidRPr="00142454" w:rsidRDefault="0086223C" w:rsidP="00142454">
      <w:pPr>
        <w:overflowPunct/>
        <w:ind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>-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86223C" w:rsidRPr="00142454" w:rsidRDefault="0086223C" w:rsidP="00142454">
      <w:pPr>
        <w:overflowPunct/>
        <w:ind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- </w:t>
      </w:r>
      <w:bookmarkStart w:id="7" w:name="_Toc477362580"/>
      <w:r w:rsidRPr="00142454">
        <w:rPr>
          <w:rFonts w:ascii="Times New Roman" w:hAnsi="Times New Roman"/>
          <w:sz w:val="24"/>
          <w:szCs w:val="24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7"/>
    </w:p>
    <w:p w:rsidR="00136A59" w:rsidRPr="00142454" w:rsidRDefault="00136A59" w:rsidP="00142454">
      <w:pPr>
        <w:pStyle w:val="a8"/>
        <w:numPr>
          <w:ilvl w:val="1"/>
          <w:numId w:val="9"/>
        </w:numPr>
        <w:overflowPunct/>
        <w:ind w:left="0"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142454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AD6AA8" w:rsidRPr="00142454">
        <w:rPr>
          <w:rFonts w:ascii="Times New Roman" w:eastAsia="Calibri" w:hAnsi="Times New Roman"/>
          <w:color w:val="000000"/>
          <w:sz w:val="24"/>
          <w:szCs w:val="24"/>
        </w:rPr>
        <w:t>функциональных умений</w:t>
      </w:r>
      <w:r w:rsidRPr="00142454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9F03DB" w:rsidRPr="00142454" w:rsidRDefault="009F03DB" w:rsidP="00142454">
      <w:pPr>
        <w:pStyle w:val="a8"/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  <w:lang w:bidi="en-US"/>
        </w:rPr>
        <w:t xml:space="preserve">- </w:t>
      </w:r>
      <w:bookmarkStart w:id="8" w:name="_Toc477362579"/>
      <w:r w:rsidR="00562037" w:rsidRPr="00142454">
        <w:rPr>
          <w:rFonts w:ascii="Times New Roman" w:hAnsi="Times New Roman"/>
          <w:sz w:val="24"/>
          <w:szCs w:val="24"/>
          <w:lang w:bidi="en-US"/>
        </w:rPr>
        <w:t xml:space="preserve">формирование и </w:t>
      </w:r>
      <w:r w:rsidR="001839C3" w:rsidRPr="00142454">
        <w:rPr>
          <w:rFonts w:ascii="Times New Roman" w:hAnsi="Times New Roman"/>
          <w:sz w:val="24"/>
          <w:szCs w:val="24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8"/>
    </w:p>
    <w:p w:rsidR="00E730B7" w:rsidRPr="00142454" w:rsidRDefault="00E730B7" w:rsidP="00142454">
      <w:pPr>
        <w:pStyle w:val="a8"/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>- постановка на учет, внесения изменений в учетные данные и снятия с учета физических лиц и организаций</w:t>
      </w:r>
      <w:r w:rsidRPr="00142454">
        <w:rPr>
          <w:rFonts w:ascii="Times New Roman" w:eastAsia="Calibri" w:hAnsi="Times New Roman"/>
          <w:color w:val="000000"/>
          <w:sz w:val="24"/>
          <w:szCs w:val="24"/>
        </w:rPr>
        <w:t>;</w:t>
      </w:r>
    </w:p>
    <w:p w:rsidR="00562037" w:rsidRPr="00142454" w:rsidRDefault="00562037" w:rsidP="00142454">
      <w:pPr>
        <w:pStyle w:val="a8"/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  <w:lang w:bidi="en-US"/>
        </w:rPr>
        <w:t>-</w:t>
      </w:r>
      <w:r w:rsidRPr="00142454">
        <w:rPr>
          <w:rFonts w:ascii="Times New Roman" w:hAnsi="Times New Roman"/>
          <w:sz w:val="24"/>
          <w:szCs w:val="24"/>
        </w:rPr>
        <w:t xml:space="preserve"> подготовка разъяснений, в том числе гражданам, по вопросам применения налогового законодательства Российской Федерации;</w:t>
      </w:r>
    </w:p>
    <w:p w:rsidR="00562037" w:rsidRPr="00142454" w:rsidRDefault="00562037" w:rsidP="00142454">
      <w:pPr>
        <w:overflowPunct/>
        <w:adjustRightInd/>
        <w:spacing w:after="200" w:line="276" w:lineRule="auto"/>
        <w:ind w:firstLine="426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  <w:lang w:bidi="en-US"/>
        </w:rPr>
        <w:t xml:space="preserve">- </w:t>
      </w:r>
      <w:r w:rsidRPr="00142454">
        <w:rPr>
          <w:rFonts w:ascii="Times New Roman" w:hAnsi="Times New Roman"/>
          <w:sz w:val="24"/>
          <w:szCs w:val="24"/>
        </w:rPr>
        <w:t>подготовка отчетов</w:t>
      </w:r>
      <w:r w:rsidRPr="00142454">
        <w:rPr>
          <w:rFonts w:ascii="Times New Roman" w:hAnsi="Times New Roman"/>
          <w:sz w:val="24"/>
          <w:szCs w:val="24"/>
          <w:lang w:bidi="en-US"/>
        </w:rPr>
        <w:t>;</w:t>
      </w:r>
    </w:p>
    <w:p w:rsidR="008620A0" w:rsidRPr="00142454" w:rsidRDefault="008620A0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142454" w:rsidRDefault="00405C5D" w:rsidP="00142454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AF23E0" w:rsidRPr="00142454">
        <w:rPr>
          <w:rFonts w:ascii="Times New Roman" w:hAnsi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142454">
        <w:rPr>
          <w:rFonts w:ascii="Times New Roman" w:hAnsi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E95148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E9514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3" w:history="1">
        <w:r w:rsidRPr="00E95148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E9514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4" w:history="1">
        <w:r w:rsidRPr="00E95148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E9514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5" w:history="1">
        <w:r w:rsidRPr="00E95148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142454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42454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142454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120C27" w:rsidRPr="00142454" w:rsidRDefault="00777E4F" w:rsidP="00142454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426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</w:t>
      </w:r>
      <w:r w:rsidR="002A5658" w:rsidRPr="00142454">
        <w:rPr>
          <w:rFonts w:ascii="Times New Roman" w:hAnsi="Times New Roman"/>
          <w:sz w:val="24"/>
          <w:szCs w:val="24"/>
          <w:lang w:eastAsia="ru-RU"/>
        </w:rPr>
        <w:t>учета налогоплательщиков</w:t>
      </w:r>
      <w:r w:rsidRPr="0014245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E501C" w:rsidRPr="00142454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Pr="00142454">
        <w:rPr>
          <w:rFonts w:ascii="Times New Roman" w:hAnsi="Times New Roman"/>
          <w:sz w:val="24"/>
          <w:szCs w:val="24"/>
          <w:lang w:eastAsia="ru-RU"/>
        </w:rPr>
        <w:t xml:space="preserve"> обязан</w:t>
      </w:r>
      <w:r w:rsidR="005C15A0" w:rsidRPr="001424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15A0" w:rsidRPr="00142454">
        <w:rPr>
          <w:rFonts w:ascii="Times New Roman" w:hAnsi="Times New Roman"/>
          <w:sz w:val="24"/>
          <w:szCs w:val="24"/>
        </w:rPr>
        <w:t>осуществлять работу по реализации возложенных на отдел задач и функций, в том числе:</w:t>
      </w:r>
    </w:p>
    <w:p w:rsidR="00C26ED7" w:rsidRPr="00142454" w:rsidRDefault="00C26ED7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8.1 ведению приема и выдачи документов </w:t>
      </w:r>
      <w:r w:rsidR="00142454" w:rsidRPr="00142454">
        <w:rPr>
          <w:rFonts w:ascii="Times New Roman" w:hAnsi="Times New Roman"/>
          <w:sz w:val="24"/>
          <w:szCs w:val="24"/>
        </w:rPr>
        <w:t>по осуществлению учета налогоплательщиков</w:t>
      </w:r>
      <w:r w:rsidRPr="00142454">
        <w:rPr>
          <w:rFonts w:ascii="Times New Roman" w:hAnsi="Times New Roman"/>
          <w:sz w:val="24"/>
          <w:szCs w:val="24"/>
        </w:rPr>
        <w:t xml:space="preserve"> -   </w:t>
      </w:r>
      <w:r w:rsidR="00D165CB" w:rsidRPr="00142454">
        <w:rPr>
          <w:rFonts w:ascii="Times New Roman" w:hAnsi="Times New Roman"/>
          <w:sz w:val="24"/>
          <w:szCs w:val="24"/>
        </w:rPr>
        <w:t>юридических лиц</w:t>
      </w:r>
      <w:r w:rsidRPr="00142454">
        <w:rPr>
          <w:rFonts w:ascii="Times New Roman" w:hAnsi="Times New Roman"/>
          <w:sz w:val="24"/>
          <w:szCs w:val="24"/>
        </w:rPr>
        <w:t xml:space="preserve">, постановки их </w:t>
      </w:r>
      <w:r w:rsidR="00142454" w:rsidRPr="00142454">
        <w:rPr>
          <w:rFonts w:ascii="Times New Roman" w:hAnsi="Times New Roman"/>
          <w:sz w:val="24"/>
          <w:szCs w:val="24"/>
        </w:rPr>
        <w:t>на учет,</w:t>
      </w:r>
      <w:r w:rsidRPr="00142454">
        <w:rPr>
          <w:rFonts w:ascii="Times New Roman" w:hAnsi="Times New Roman"/>
          <w:sz w:val="24"/>
          <w:szCs w:val="24"/>
        </w:rPr>
        <w:t xml:space="preserve"> </w:t>
      </w:r>
      <w:r w:rsidR="00142454" w:rsidRPr="00142454">
        <w:rPr>
          <w:rFonts w:ascii="Times New Roman" w:hAnsi="Times New Roman"/>
          <w:sz w:val="24"/>
          <w:szCs w:val="24"/>
        </w:rPr>
        <w:t>переучета и снятия с учета</w:t>
      </w:r>
      <w:r w:rsidRPr="00142454">
        <w:rPr>
          <w:rFonts w:ascii="Times New Roman" w:hAnsi="Times New Roman"/>
          <w:sz w:val="24"/>
          <w:szCs w:val="24"/>
        </w:rPr>
        <w:t xml:space="preserve">, </w:t>
      </w:r>
      <w:r w:rsidR="00142454" w:rsidRPr="00142454">
        <w:rPr>
          <w:rFonts w:ascii="Times New Roman" w:hAnsi="Times New Roman"/>
          <w:sz w:val="24"/>
          <w:szCs w:val="24"/>
        </w:rPr>
        <w:t>по присвоению идентификационных номеров налогоплательщикам</w:t>
      </w:r>
      <w:r w:rsidRPr="00142454">
        <w:rPr>
          <w:rFonts w:ascii="Times New Roman" w:hAnsi="Times New Roman"/>
          <w:bCs/>
          <w:sz w:val="24"/>
          <w:szCs w:val="24"/>
        </w:rPr>
        <w:t>;</w:t>
      </w:r>
    </w:p>
    <w:p w:rsidR="00C26ED7" w:rsidRPr="00142454" w:rsidRDefault="00D165CB" w:rsidP="00142454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8.2 </w:t>
      </w:r>
      <w:r w:rsidR="00C26ED7" w:rsidRPr="00142454">
        <w:rPr>
          <w:rFonts w:ascii="Times New Roman" w:hAnsi="Times New Roman"/>
          <w:sz w:val="24"/>
          <w:szCs w:val="24"/>
        </w:rPr>
        <w:t xml:space="preserve">осуществляет постановку и снятия </w:t>
      </w:r>
      <w:r w:rsidR="00E95148" w:rsidRPr="00142454">
        <w:rPr>
          <w:rFonts w:ascii="Times New Roman" w:hAnsi="Times New Roman"/>
          <w:sz w:val="24"/>
          <w:szCs w:val="24"/>
        </w:rPr>
        <w:t>с учета</w:t>
      </w:r>
      <w:r w:rsidR="00C26ED7" w:rsidRPr="00142454">
        <w:rPr>
          <w:rFonts w:ascii="Times New Roman" w:hAnsi="Times New Roman"/>
          <w:sz w:val="24"/>
          <w:szCs w:val="24"/>
        </w:rPr>
        <w:t xml:space="preserve"> </w:t>
      </w:r>
      <w:r w:rsidRPr="00142454">
        <w:rPr>
          <w:rFonts w:ascii="Times New Roman" w:hAnsi="Times New Roman"/>
          <w:sz w:val="24"/>
          <w:szCs w:val="24"/>
        </w:rPr>
        <w:t>юридических лиц по месту нахождения;</w:t>
      </w:r>
    </w:p>
    <w:p w:rsidR="00C26ED7" w:rsidRPr="00142454" w:rsidRDefault="00D165CB" w:rsidP="00142454">
      <w:pPr>
        <w:pStyle w:val="22"/>
        <w:ind w:left="0"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8.3 </w:t>
      </w:r>
      <w:r w:rsidR="00C26ED7" w:rsidRPr="00142454">
        <w:rPr>
          <w:rFonts w:ascii="Times New Roman" w:hAnsi="Times New Roman"/>
          <w:sz w:val="24"/>
          <w:szCs w:val="24"/>
        </w:rPr>
        <w:t>консультированию налогоплательщиков по во</w:t>
      </w:r>
      <w:r w:rsidRPr="00142454">
        <w:rPr>
          <w:rFonts w:ascii="Times New Roman" w:hAnsi="Times New Roman"/>
          <w:sz w:val="24"/>
          <w:szCs w:val="24"/>
        </w:rPr>
        <w:t>просам порядка налогового учета;</w:t>
      </w:r>
    </w:p>
    <w:p w:rsidR="00C26ED7" w:rsidRPr="00142454" w:rsidRDefault="00D165CB" w:rsidP="00142454">
      <w:pPr>
        <w:pStyle w:val="22"/>
        <w:ind w:left="0"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8.4 </w:t>
      </w:r>
      <w:r w:rsidR="00C26ED7" w:rsidRPr="00142454">
        <w:rPr>
          <w:rFonts w:ascii="Times New Roman" w:hAnsi="Times New Roman"/>
          <w:sz w:val="24"/>
          <w:szCs w:val="24"/>
        </w:rPr>
        <w:t>полн</w:t>
      </w:r>
      <w:r w:rsidR="00E95148">
        <w:rPr>
          <w:rFonts w:ascii="Times New Roman" w:hAnsi="Times New Roman"/>
          <w:sz w:val="24"/>
          <w:szCs w:val="24"/>
        </w:rPr>
        <w:t>оте и правильности заполнения,</w:t>
      </w:r>
      <w:r w:rsidR="00C26ED7" w:rsidRPr="00142454">
        <w:rPr>
          <w:rFonts w:ascii="Times New Roman" w:hAnsi="Times New Roman"/>
          <w:sz w:val="24"/>
          <w:szCs w:val="24"/>
        </w:rPr>
        <w:t xml:space="preserve"> предоставляемых для постановки на налоговый учет документов</w:t>
      </w:r>
      <w:r w:rsidR="00C26ED7" w:rsidRPr="00142454">
        <w:rPr>
          <w:rFonts w:ascii="Times New Roman" w:hAnsi="Times New Roman"/>
          <w:bCs/>
          <w:sz w:val="24"/>
          <w:szCs w:val="24"/>
        </w:rPr>
        <w:t>;</w:t>
      </w:r>
    </w:p>
    <w:p w:rsidR="00C26ED7" w:rsidRPr="00142454" w:rsidRDefault="00556CD0" w:rsidP="00142454">
      <w:pPr>
        <w:pStyle w:val="af1"/>
        <w:widowControl w:val="0"/>
        <w:ind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8.5 </w:t>
      </w:r>
      <w:r w:rsidR="00C26ED7" w:rsidRPr="00142454">
        <w:rPr>
          <w:rFonts w:ascii="Times New Roman" w:hAnsi="Times New Roman"/>
          <w:sz w:val="24"/>
          <w:szCs w:val="24"/>
        </w:rPr>
        <w:t xml:space="preserve">первичной регистрации поступивших документов в </w:t>
      </w:r>
      <w:r w:rsidRPr="00142454">
        <w:rPr>
          <w:rFonts w:ascii="Times New Roman" w:hAnsi="Times New Roman"/>
          <w:sz w:val="24"/>
          <w:szCs w:val="24"/>
        </w:rPr>
        <w:t>ПК АИС Налог-3</w:t>
      </w:r>
      <w:r w:rsidRPr="00142454">
        <w:rPr>
          <w:rFonts w:ascii="Times New Roman" w:hAnsi="Times New Roman"/>
          <w:bCs/>
          <w:sz w:val="24"/>
          <w:szCs w:val="24"/>
        </w:rPr>
        <w:t>;</w:t>
      </w:r>
    </w:p>
    <w:p w:rsidR="00C26ED7" w:rsidRPr="00142454" w:rsidRDefault="009E40DD" w:rsidP="00142454">
      <w:pPr>
        <w:pStyle w:val="af1"/>
        <w:widowControl w:val="0"/>
        <w:ind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8.6 </w:t>
      </w:r>
      <w:r w:rsidR="00C26ED7" w:rsidRPr="00142454">
        <w:rPr>
          <w:rFonts w:ascii="Times New Roman" w:hAnsi="Times New Roman"/>
          <w:sz w:val="24"/>
          <w:szCs w:val="24"/>
        </w:rPr>
        <w:t>подготовка и распечатка предусмотренных документов из Единого государственного реестра юридических лиц (ЕГРЮЛ) и Единого государственного реестра индивидуальных предпринимателей (ЕГРИП) на бу</w:t>
      </w:r>
      <w:r w:rsidRPr="00142454">
        <w:rPr>
          <w:rFonts w:ascii="Times New Roman" w:hAnsi="Times New Roman"/>
          <w:sz w:val="24"/>
          <w:szCs w:val="24"/>
        </w:rPr>
        <w:t>мажных и электронных носителях;</w:t>
      </w:r>
    </w:p>
    <w:p w:rsidR="006B4BD3" w:rsidRPr="00142454" w:rsidRDefault="009E40DD" w:rsidP="00142454">
      <w:pPr>
        <w:pStyle w:val="af1"/>
        <w:widowControl w:val="0"/>
        <w:ind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8.7 </w:t>
      </w:r>
      <w:r w:rsidR="00C26ED7" w:rsidRPr="00142454">
        <w:rPr>
          <w:rFonts w:ascii="Times New Roman" w:hAnsi="Times New Roman"/>
          <w:sz w:val="24"/>
          <w:szCs w:val="24"/>
        </w:rPr>
        <w:t>подготовка сведений из ЕГРН по запросам, в с</w:t>
      </w:r>
      <w:r w:rsidR="000F2D5D" w:rsidRPr="00142454">
        <w:rPr>
          <w:rFonts w:ascii="Times New Roman" w:hAnsi="Times New Roman"/>
          <w:sz w:val="24"/>
          <w:szCs w:val="24"/>
        </w:rPr>
        <w:t>оответствии с законодательством;</w:t>
      </w:r>
    </w:p>
    <w:p w:rsidR="00C26ED7" w:rsidRPr="00142454" w:rsidRDefault="006B4BD3" w:rsidP="00142454">
      <w:pPr>
        <w:pStyle w:val="af1"/>
        <w:widowControl w:val="0"/>
        <w:ind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8.8 </w:t>
      </w:r>
      <w:r w:rsidR="00C26ED7" w:rsidRPr="00142454">
        <w:rPr>
          <w:rFonts w:ascii="Times New Roman" w:hAnsi="Times New Roman"/>
          <w:sz w:val="24"/>
          <w:szCs w:val="24"/>
        </w:rPr>
        <w:t>подготовка ответов на запросы поступивших от органов законодательной и исполнительной власти РФ, субъектов РФ, органов местного самоуправления по представлению сведений о юридических и физических лицах;</w:t>
      </w:r>
    </w:p>
    <w:p w:rsidR="00C26ED7" w:rsidRPr="00142454" w:rsidRDefault="004016E1" w:rsidP="00142454">
      <w:pPr>
        <w:pStyle w:val="af1"/>
        <w:widowControl w:val="0"/>
        <w:ind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8.9 </w:t>
      </w:r>
      <w:r w:rsidR="00C26ED7" w:rsidRPr="00142454">
        <w:rPr>
          <w:rFonts w:ascii="Times New Roman" w:hAnsi="Times New Roman"/>
          <w:sz w:val="24"/>
          <w:szCs w:val="24"/>
        </w:rPr>
        <w:t>подготовка ответов на запросы предприятий, учреждений, организаций по вопросам налогового учета;</w:t>
      </w:r>
    </w:p>
    <w:p w:rsidR="00C26ED7" w:rsidRPr="00142454" w:rsidRDefault="00774582" w:rsidP="00142454">
      <w:pPr>
        <w:pStyle w:val="af1"/>
        <w:widowControl w:val="0"/>
        <w:ind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8.10 </w:t>
      </w:r>
      <w:r w:rsidR="00E95148" w:rsidRPr="00142454">
        <w:rPr>
          <w:rFonts w:ascii="Times New Roman" w:hAnsi="Times New Roman"/>
          <w:sz w:val="24"/>
          <w:szCs w:val="24"/>
        </w:rPr>
        <w:t>консультирование налогоплательщиков</w:t>
      </w:r>
      <w:r w:rsidR="00C26ED7" w:rsidRPr="00142454">
        <w:rPr>
          <w:rFonts w:ascii="Times New Roman" w:hAnsi="Times New Roman"/>
          <w:sz w:val="24"/>
          <w:szCs w:val="24"/>
        </w:rPr>
        <w:t xml:space="preserve"> по вопросам налогового </w:t>
      </w:r>
      <w:r w:rsidR="00E95148" w:rsidRPr="00142454">
        <w:rPr>
          <w:rFonts w:ascii="Times New Roman" w:hAnsi="Times New Roman"/>
          <w:sz w:val="24"/>
          <w:szCs w:val="24"/>
        </w:rPr>
        <w:t>учета и</w:t>
      </w:r>
      <w:r w:rsidR="00C26ED7" w:rsidRPr="00142454">
        <w:rPr>
          <w:rFonts w:ascii="Times New Roman" w:hAnsi="Times New Roman"/>
          <w:sz w:val="24"/>
          <w:szCs w:val="24"/>
        </w:rPr>
        <w:t xml:space="preserve"> применению законодательства при обращении лично;</w:t>
      </w:r>
    </w:p>
    <w:p w:rsidR="00C26ED7" w:rsidRPr="00142454" w:rsidRDefault="00282FA6" w:rsidP="00142454">
      <w:pPr>
        <w:pStyle w:val="af1"/>
        <w:widowControl w:val="0"/>
        <w:ind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8.11 </w:t>
      </w:r>
      <w:r w:rsidR="00C26ED7" w:rsidRPr="00142454">
        <w:rPr>
          <w:rFonts w:ascii="Times New Roman" w:hAnsi="Times New Roman"/>
          <w:sz w:val="24"/>
          <w:szCs w:val="24"/>
        </w:rPr>
        <w:t>выполнять требования законодательства и руководящих документов в области обеспечения информационной безопасности</w:t>
      </w:r>
    </w:p>
    <w:p w:rsidR="00C26ED7" w:rsidRPr="00142454" w:rsidRDefault="00282FA6" w:rsidP="00142454">
      <w:pPr>
        <w:pStyle w:val="af1"/>
        <w:widowControl w:val="0"/>
        <w:ind w:firstLine="426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8.12 </w:t>
      </w:r>
      <w:r w:rsidR="00C26ED7" w:rsidRPr="00142454">
        <w:rPr>
          <w:rFonts w:ascii="Times New Roman" w:hAnsi="Times New Roman"/>
          <w:sz w:val="24"/>
          <w:szCs w:val="24"/>
        </w:rPr>
        <w:t>контроль и обеспечение ведение: Журнала работы с недостоверными сведениями в АИС Налог-3 и ИР «Недостоверность»;</w:t>
      </w:r>
    </w:p>
    <w:p w:rsidR="00C26ED7" w:rsidRPr="00142454" w:rsidRDefault="00EB20D8" w:rsidP="00142454">
      <w:pPr>
        <w:pStyle w:val="af1"/>
        <w:widowControl w:val="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05456" w:rsidRPr="00142454">
        <w:rPr>
          <w:rFonts w:ascii="Times New Roman" w:hAnsi="Times New Roman"/>
          <w:sz w:val="24"/>
          <w:szCs w:val="24"/>
        </w:rPr>
        <w:t>.13 п</w:t>
      </w:r>
      <w:r w:rsidR="00C26ED7" w:rsidRPr="00142454">
        <w:rPr>
          <w:rFonts w:ascii="Times New Roman" w:hAnsi="Times New Roman"/>
          <w:sz w:val="24"/>
          <w:szCs w:val="24"/>
        </w:rPr>
        <w:t>одготовка пакета документов по юридическим лицам в ЕРЦ г. Владивосток: для возбуждения уголовного дела, в отношении физических лиц; для привлечения к административной ответственности физического лица.</w:t>
      </w:r>
    </w:p>
    <w:p w:rsidR="00C26ED7" w:rsidRPr="00142454" w:rsidRDefault="000B7CEC" w:rsidP="00142454">
      <w:pPr>
        <w:tabs>
          <w:tab w:val="left" w:pos="0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8.14 </w:t>
      </w:r>
      <w:r w:rsidR="00C26ED7" w:rsidRPr="00142454">
        <w:rPr>
          <w:rFonts w:ascii="Times New Roman" w:hAnsi="Times New Roman"/>
          <w:sz w:val="24"/>
          <w:szCs w:val="24"/>
        </w:rPr>
        <w:t>изучению инструктивный материал, методическую литературу, повышать профессиональный уровень, использовать в работе новые методики;</w:t>
      </w:r>
    </w:p>
    <w:p w:rsidR="00C26ED7" w:rsidRPr="00142454" w:rsidRDefault="000B7CEC" w:rsidP="00142454">
      <w:pPr>
        <w:tabs>
          <w:tab w:val="left" w:pos="142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8.15 </w:t>
      </w:r>
      <w:r w:rsidR="00E95148" w:rsidRPr="00142454">
        <w:rPr>
          <w:rFonts w:ascii="Times New Roman" w:hAnsi="Times New Roman"/>
          <w:sz w:val="24"/>
          <w:szCs w:val="24"/>
        </w:rPr>
        <w:t>самостоятельному обучению</w:t>
      </w:r>
      <w:r w:rsidR="00C26ED7" w:rsidRPr="00142454">
        <w:rPr>
          <w:rFonts w:ascii="Times New Roman" w:hAnsi="Times New Roman"/>
          <w:sz w:val="24"/>
          <w:szCs w:val="24"/>
        </w:rPr>
        <w:t xml:space="preserve"> работе системе «АИС-Налог 3» по электронному учебнику, книгам, своевременно изучать изменения к версии;</w:t>
      </w:r>
    </w:p>
    <w:p w:rsidR="00C26ED7" w:rsidRPr="00142454" w:rsidRDefault="000B7CEC" w:rsidP="00142454">
      <w:p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426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bCs/>
          <w:sz w:val="24"/>
          <w:szCs w:val="24"/>
        </w:rPr>
        <w:t xml:space="preserve">8.16 </w:t>
      </w:r>
      <w:r w:rsidR="00C26ED7" w:rsidRPr="00142454">
        <w:rPr>
          <w:rFonts w:ascii="Times New Roman" w:hAnsi="Times New Roman"/>
          <w:bCs/>
          <w:sz w:val="24"/>
          <w:szCs w:val="24"/>
        </w:rPr>
        <w:t>владению знаниями работы в системе СЭД;</w:t>
      </w:r>
    </w:p>
    <w:p w:rsidR="000B7CEC" w:rsidRPr="00142454" w:rsidRDefault="000B7CEC" w:rsidP="00EB20D8">
      <w:pPr>
        <w:tabs>
          <w:tab w:val="left" w:pos="0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8.17 </w:t>
      </w:r>
      <w:r w:rsidR="00C26ED7" w:rsidRPr="00142454">
        <w:rPr>
          <w:rFonts w:ascii="Times New Roman" w:hAnsi="Times New Roman"/>
          <w:sz w:val="24"/>
          <w:szCs w:val="24"/>
        </w:rPr>
        <w:t>владению знаниями работы на компьютере, знать необходимые для работы программы;</w:t>
      </w:r>
    </w:p>
    <w:p w:rsidR="00777E4F" w:rsidRPr="00142454" w:rsidRDefault="000B7CEC" w:rsidP="00EB20D8">
      <w:pPr>
        <w:tabs>
          <w:tab w:val="left" w:pos="0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8.18 </w:t>
      </w:r>
      <w:r w:rsidR="00C26ED7" w:rsidRPr="00142454">
        <w:rPr>
          <w:rFonts w:ascii="Times New Roman" w:hAnsi="Times New Roman"/>
          <w:sz w:val="24"/>
          <w:szCs w:val="24"/>
        </w:rPr>
        <w:t xml:space="preserve">получать доступ в установленном </w:t>
      </w:r>
      <w:hyperlink r:id="rId16" w:history="1">
        <w:r w:rsidR="00C26ED7" w:rsidRPr="00142454">
          <w:rPr>
            <w:rFonts w:ascii="Times New Roman" w:hAnsi="Times New Roman"/>
            <w:sz w:val="24"/>
            <w:szCs w:val="24"/>
          </w:rPr>
          <w:t>порядке</w:t>
        </w:r>
      </w:hyperlink>
      <w:r w:rsidR="00C26ED7" w:rsidRPr="00142454">
        <w:rPr>
          <w:rFonts w:ascii="Times New Roman" w:hAnsi="Times New Roman"/>
          <w:sz w:val="24"/>
          <w:szCs w:val="24"/>
        </w:rPr>
        <w:t xml:space="preserve"> к федеральным информационным ресурсам, если исполнение должностных обязанностей связано с использованием таких сведений.</w:t>
      </w:r>
    </w:p>
    <w:p w:rsidR="00EB20D8" w:rsidRPr="00EB20D8" w:rsidRDefault="00EB20D8" w:rsidP="00EB20D8">
      <w:pPr>
        <w:pStyle w:val="a8"/>
        <w:numPr>
          <w:ilvl w:val="0"/>
          <w:numId w:val="9"/>
        </w:numPr>
        <w:tabs>
          <w:tab w:val="left" w:pos="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B20D8">
        <w:rPr>
          <w:rFonts w:ascii="Times New Roman" w:hAnsi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22234A">
        <w:rPr>
          <w:rFonts w:ascii="Times New Roman" w:hAnsi="Times New Roman"/>
          <w:sz w:val="24"/>
          <w:szCs w:val="24"/>
          <w:lang w:eastAsia="ru-RU"/>
        </w:rPr>
        <w:t xml:space="preserve">старший </w:t>
      </w:r>
      <w:r w:rsidRPr="00EB20D8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имеет право на:</w:t>
      </w:r>
    </w:p>
    <w:p w:rsidR="00EB20D8" w:rsidRPr="00A218E5" w:rsidRDefault="00EB20D8" w:rsidP="00EB20D8">
      <w:pPr>
        <w:tabs>
          <w:tab w:val="left" w:pos="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218E5">
        <w:rPr>
          <w:rFonts w:ascii="Times New Roman" w:hAnsi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EB20D8" w:rsidRPr="00A218E5" w:rsidRDefault="00EB20D8" w:rsidP="00EB20D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eastAsia="Calibri" w:hAnsi="Times New Roman"/>
          <w:sz w:val="24"/>
          <w:szCs w:val="24"/>
        </w:rPr>
        <w:t>- запрашивать и получать</w:t>
      </w:r>
      <w:r w:rsidRPr="00A218E5">
        <w:rPr>
          <w:rFonts w:ascii="Times New Roman" w:hAnsi="Times New Roman"/>
          <w:sz w:val="24"/>
          <w:szCs w:val="24"/>
        </w:rPr>
        <w:t xml:space="preserve"> в установленном порядке необходимые материалы по вопросам, относящимся к компетенции отдела;</w:t>
      </w:r>
      <w:bookmarkStart w:id="9" w:name="_GoBack"/>
      <w:bookmarkEnd w:id="9"/>
    </w:p>
    <w:p w:rsidR="00EB20D8" w:rsidRPr="00A218E5" w:rsidRDefault="00EB20D8" w:rsidP="00EB20D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EB20D8" w:rsidRPr="00A218E5" w:rsidRDefault="00EB20D8" w:rsidP="00EB20D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защиту своих персональных данных;</w:t>
      </w:r>
    </w:p>
    <w:p w:rsidR="00EB20D8" w:rsidRPr="00A218E5" w:rsidRDefault="00EB20D8" w:rsidP="00EB20D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EB20D8" w:rsidRPr="00A218E5" w:rsidRDefault="00EB20D8" w:rsidP="00EB20D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B20D8" w:rsidRPr="00A218E5" w:rsidRDefault="00EB20D8" w:rsidP="00EB20D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B20D8" w:rsidRPr="00A218E5" w:rsidRDefault="00EB20D8" w:rsidP="00EB20D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B20D8" w:rsidRPr="00A218E5" w:rsidRDefault="00EB20D8" w:rsidP="00EB20D8">
      <w:pPr>
        <w:pStyle w:val="a8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18E5">
        <w:rPr>
          <w:rFonts w:ascii="Times New Roman" w:hAnsi="Times New Roman"/>
          <w:sz w:val="24"/>
          <w:szCs w:val="24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592BC9" w:rsidRPr="00142454" w:rsidRDefault="003B7B1F" w:rsidP="00EB20D8">
      <w:pPr>
        <w:pStyle w:val="a8"/>
        <w:numPr>
          <w:ilvl w:val="0"/>
          <w:numId w:val="9"/>
        </w:numPr>
        <w:tabs>
          <w:tab w:val="left" w:pos="0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C648D5" w:rsidRPr="00142454">
        <w:rPr>
          <w:rFonts w:ascii="Times New Roman" w:hAnsi="Times New Roman"/>
          <w:sz w:val="24"/>
          <w:szCs w:val="24"/>
        </w:rPr>
        <w:t xml:space="preserve"> 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142454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7" w:history="1">
        <w:r w:rsidR="00405C5D" w:rsidRPr="00142454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142454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142454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142454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14245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142454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142454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142454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142454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</w:t>
      </w:r>
      <w:r w:rsidR="00EB4F3E" w:rsidRPr="00142454">
        <w:rPr>
          <w:rFonts w:ascii="Times New Roman" w:hAnsi="Times New Roman"/>
          <w:sz w:val="24"/>
          <w:szCs w:val="24"/>
          <w:lang w:eastAsia="ru-RU"/>
        </w:rPr>
        <w:t>равления и начальника инспекции.</w:t>
      </w:r>
    </w:p>
    <w:p w:rsidR="00546CD4" w:rsidRPr="00142454" w:rsidRDefault="003B7B1F" w:rsidP="00EB20D8">
      <w:pPr>
        <w:pStyle w:val="ConsPlusNormal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67FBB" w:rsidRPr="0014245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</w:t>
      </w:r>
      <w:r w:rsidR="000D0E78" w:rsidRPr="00142454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142454">
        <w:rPr>
          <w:rFonts w:ascii="Times New Roman" w:hAnsi="Times New Roman" w:cs="Times New Roman"/>
          <w:sz w:val="24"/>
          <w:szCs w:val="24"/>
        </w:rPr>
        <w:t xml:space="preserve"> </w:t>
      </w:r>
      <w:r w:rsidR="00F063B1" w:rsidRPr="00142454">
        <w:rPr>
          <w:rFonts w:ascii="Times New Roman" w:hAnsi="Times New Roman" w:cs="Times New Roman"/>
          <w:sz w:val="24"/>
          <w:szCs w:val="24"/>
        </w:rPr>
        <w:tab/>
      </w:r>
      <w:r w:rsidR="00546CD4" w:rsidRPr="0014245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18" w:history="1">
        <w:r w:rsidR="00546CD4" w:rsidRPr="00142454">
          <w:rPr>
            <w:rStyle w:val="ac"/>
            <w:rFonts w:ascii="Times New Roman" w:eastAsiaTheme="majorEastAsia" w:hAnsi="Times New Roman" w:cs="Times New Roman"/>
            <w:bCs/>
            <w:color w:val="000000"/>
            <w:sz w:val="24"/>
            <w:szCs w:val="24"/>
            <w:u w:val="none"/>
          </w:rPr>
          <w:t>пункту 3 статьи 15</w:t>
        </w:r>
      </w:hyperlink>
      <w:r w:rsidR="00546CD4" w:rsidRPr="00142454">
        <w:rPr>
          <w:rFonts w:ascii="Times New Roman" w:hAnsi="Times New Roman" w:cs="Times New Roman"/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46CD4" w:rsidRPr="00142454" w:rsidRDefault="00F063B1" w:rsidP="00EB20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ab/>
      </w:r>
      <w:r w:rsidR="00546CD4" w:rsidRPr="00142454">
        <w:rPr>
          <w:rFonts w:ascii="Times New Roman" w:hAnsi="Times New Roman" w:cs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9" w:anchor="P1" w:history="1">
        <w:r w:rsidR="00546CD4" w:rsidRPr="00142454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="00546CD4" w:rsidRPr="00142454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46CD4" w:rsidRPr="00142454" w:rsidRDefault="00546CD4" w:rsidP="00EB20D8">
      <w:pPr>
        <w:tabs>
          <w:tab w:val="left" w:pos="0"/>
        </w:tabs>
        <w:overflowPunct/>
        <w:autoSpaceDE/>
        <w:autoSpaceDN/>
        <w:adjustRightInd/>
        <w:ind w:firstLine="567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142454" w:rsidRDefault="00405C5D" w:rsidP="00142454">
      <w:pPr>
        <w:pStyle w:val="a8"/>
        <w:numPr>
          <w:ilvl w:val="0"/>
          <w:numId w:val="11"/>
        </w:numPr>
        <w:overflowPunct/>
        <w:ind w:left="0"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F631BC" w:rsidRPr="00142454">
        <w:rPr>
          <w:rFonts w:ascii="Times New Roman" w:hAnsi="Times New Roman"/>
          <w:b/>
          <w:sz w:val="24"/>
          <w:szCs w:val="24"/>
          <w:lang w:eastAsia="ru-RU"/>
        </w:rPr>
        <w:t>старший государственный налоговый инспектор</w:t>
      </w:r>
      <w:r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="0063130B"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42454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143A8B" w:rsidRPr="00142454" w:rsidRDefault="000A22F9" w:rsidP="00142454">
      <w:pPr>
        <w:pStyle w:val="a8"/>
        <w:tabs>
          <w:tab w:val="left" w:pos="567"/>
        </w:tabs>
        <w:overflowPunct/>
        <w:ind w:left="0"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color w:val="000000"/>
          <w:sz w:val="24"/>
          <w:szCs w:val="24"/>
        </w:rPr>
        <w:t xml:space="preserve">12. </w:t>
      </w:r>
      <w:r w:rsidR="00143A8B" w:rsidRPr="00142454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F631BC" w:rsidRPr="00142454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="00143A8B" w:rsidRPr="00142454">
        <w:rPr>
          <w:rFonts w:ascii="Times New Roman" w:hAnsi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405C5D" w:rsidRPr="00142454" w:rsidRDefault="00143A8B" w:rsidP="00142454">
      <w:pPr>
        <w:pStyle w:val="a8"/>
        <w:overflowPunct/>
        <w:ind w:left="0"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14150" w:rsidRPr="00142454">
        <w:rPr>
          <w:rFonts w:ascii="Times New Roman" w:hAnsi="Times New Roman"/>
          <w:sz w:val="24"/>
          <w:szCs w:val="24"/>
        </w:rPr>
        <w:t>старший</w:t>
      </w:r>
      <w:r w:rsidRPr="00142454">
        <w:rPr>
          <w:rFonts w:ascii="Times New Roman" w:hAnsi="Times New Roman"/>
          <w:sz w:val="24"/>
          <w:szCs w:val="24"/>
        </w:rPr>
        <w:t xml:space="preserve"> государственный налоговый инспектор выполняет</w:t>
      </w:r>
      <w:r w:rsidRPr="00142454">
        <w:rPr>
          <w:rFonts w:ascii="Times New Roman" w:hAnsi="Times New Roman"/>
          <w:bCs/>
          <w:sz w:val="24"/>
          <w:szCs w:val="24"/>
        </w:rPr>
        <w:t xml:space="preserve"> организационное, </w:t>
      </w:r>
      <w:r w:rsidR="00E95148" w:rsidRPr="00142454">
        <w:rPr>
          <w:rFonts w:ascii="Times New Roman" w:hAnsi="Times New Roman"/>
          <w:bCs/>
          <w:sz w:val="24"/>
          <w:szCs w:val="24"/>
        </w:rPr>
        <w:t xml:space="preserve">информационное </w:t>
      </w:r>
      <w:r w:rsidR="00E95148" w:rsidRPr="00142454">
        <w:rPr>
          <w:rFonts w:ascii="Times New Roman" w:hAnsi="Times New Roman"/>
          <w:sz w:val="24"/>
          <w:szCs w:val="24"/>
        </w:rPr>
        <w:t>обеспечение</w:t>
      </w:r>
      <w:r w:rsidRPr="00142454">
        <w:rPr>
          <w:rFonts w:ascii="Times New Roman" w:hAnsi="Times New Roman"/>
          <w:sz w:val="24"/>
          <w:szCs w:val="24"/>
        </w:rPr>
        <w:t xml:space="preserve"> (принимает участие в обеспечении) оказания следующих видов государственных услуг, </w:t>
      </w:r>
      <w:r w:rsidR="00E95148" w:rsidRPr="00142454">
        <w:rPr>
          <w:rFonts w:ascii="Times New Roman" w:hAnsi="Times New Roman"/>
          <w:sz w:val="24"/>
          <w:szCs w:val="24"/>
        </w:rPr>
        <w:t>осуществляемых Межрайонной</w:t>
      </w:r>
      <w:r w:rsidRPr="00142454">
        <w:rPr>
          <w:rFonts w:ascii="Times New Roman" w:hAnsi="Times New Roman"/>
          <w:sz w:val="24"/>
          <w:szCs w:val="24"/>
        </w:rPr>
        <w:t xml:space="preserve"> ИФНС России №12 по Приморскому краю</w:t>
      </w:r>
      <w:r w:rsidRPr="00142454">
        <w:rPr>
          <w:rFonts w:ascii="Times New Roman" w:hAnsi="Times New Roman"/>
          <w:bCs/>
          <w:sz w:val="24"/>
          <w:szCs w:val="24"/>
        </w:rPr>
        <w:t xml:space="preserve"> информирование налогоплательщиков в соответствии с законодательством Российской Федерации, контроль за ведения ЕГР</w:t>
      </w:r>
      <w:r w:rsidRPr="00142454">
        <w:rPr>
          <w:rFonts w:ascii="Times New Roman" w:hAnsi="Times New Roman"/>
          <w:bCs/>
          <w:color w:val="000000"/>
          <w:sz w:val="24"/>
          <w:szCs w:val="24"/>
        </w:rPr>
        <w:t>Н</w:t>
      </w:r>
      <w:r w:rsidRPr="00142454">
        <w:rPr>
          <w:rFonts w:ascii="Times New Roman" w:hAnsi="Times New Roman"/>
          <w:color w:val="000000"/>
          <w:sz w:val="24"/>
          <w:szCs w:val="24"/>
        </w:rPr>
        <w:t>.</w:t>
      </w:r>
    </w:p>
    <w:p w:rsidR="00143A8B" w:rsidRPr="00142454" w:rsidRDefault="000A22F9" w:rsidP="00142454">
      <w:pPr>
        <w:pStyle w:val="a8"/>
        <w:overflowPunct/>
        <w:ind w:left="0"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 xml:space="preserve">13. </w:t>
      </w:r>
      <w:r w:rsidR="00143A8B" w:rsidRPr="00142454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F631BC" w:rsidRPr="00142454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="00143A8B" w:rsidRPr="00142454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 </w:t>
      </w:r>
    </w:p>
    <w:p w:rsidR="00D949C8" w:rsidRPr="00142454" w:rsidRDefault="00143A8B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142454">
        <w:rPr>
          <w:rFonts w:ascii="Times New Roman" w:hAnsi="Times New Roman"/>
          <w:sz w:val="24"/>
          <w:szCs w:val="24"/>
        </w:rPr>
        <w:t xml:space="preserve">указанных в п. 8 раздела </w:t>
      </w:r>
      <w:r w:rsidRPr="00142454">
        <w:rPr>
          <w:rFonts w:ascii="Times New Roman" w:hAnsi="Times New Roman"/>
          <w:sz w:val="24"/>
          <w:szCs w:val="24"/>
          <w:lang w:val="en-US"/>
        </w:rPr>
        <w:t>III</w:t>
      </w:r>
      <w:r w:rsidRPr="00142454">
        <w:rPr>
          <w:rFonts w:ascii="Times New Roman" w:hAnsi="Times New Roman"/>
          <w:sz w:val="24"/>
          <w:szCs w:val="24"/>
        </w:rPr>
        <w:t xml:space="preserve"> настоящего должностного регламента</w:t>
      </w:r>
      <w:r w:rsidR="000A22F9" w:rsidRPr="00142454">
        <w:rPr>
          <w:rFonts w:ascii="Times New Roman" w:hAnsi="Times New Roman"/>
          <w:sz w:val="24"/>
          <w:szCs w:val="24"/>
        </w:rPr>
        <w:t>.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142454" w:rsidRDefault="00405C5D" w:rsidP="00142454">
      <w:pPr>
        <w:pStyle w:val="a8"/>
        <w:numPr>
          <w:ilvl w:val="0"/>
          <w:numId w:val="11"/>
        </w:numPr>
        <w:overflowPunct/>
        <w:ind w:left="0"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277953" w:rsidRPr="00142454">
        <w:rPr>
          <w:rFonts w:ascii="Times New Roman" w:hAnsi="Times New Roman"/>
          <w:b/>
          <w:sz w:val="24"/>
          <w:szCs w:val="24"/>
          <w:lang w:eastAsia="ru-RU"/>
        </w:rPr>
        <w:t>старший государственный налоговый инспектор</w:t>
      </w:r>
      <w:r w:rsidR="00DA16CD"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42454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42454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  <w:r w:rsidR="009307E5"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42454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42454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42454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14245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42454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B6DC6" w:rsidRPr="00142454" w:rsidRDefault="008D4358" w:rsidP="00142454">
      <w:pPr>
        <w:pStyle w:val="a8"/>
        <w:overflowPunct/>
        <w:ind w:left="0" w:firstLine="426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</w:rPr>
        <w:t xml:space="preserve">14. </w:t>
      </w:r>
      <w:r w:rsidR="00277953" w:rsidRPr="0014245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2B6DC6" w:rsidRPr="00142454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F206B" w:rsidRPr="00142454" w:rsidRDefault="002B6DC6" w:rsidP="00142454">
      <w:pPr>
        <w:overflowPunct/>
        <w:ind w:firstLine="426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</w:rPr>
        <w:tab/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2F206B" w:rsidRPr="00142454" w:rsidRDefault="002F206B" w:rsidP="00142454">
      <w:pPr>
        <w:pStyle w:val="a8"/>
        <w:overflowPunct/>
        <w:ind w:left="0" w:firstLine="426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405C5D" w:rsidRPr="00142454" w:rsidRDefault="001E56C1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</w:rPr>
        <w:t xml:space="preserve">15. </w:t>
      </w:r>
      <w:r w:rsidR="00277953" w:rsidRPr="0014245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5E179D" w:rsidRPr="001424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142454" w:rsidRDefault="00101602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77C96" w:rsidRPr="00142454">
        <w:rPr>
          <w:rFonts w:ascii="Times New Roman" w:hAnsi="Times New Roman"/>
          <w:sz w:val="24"/>
          <w:szCs w:val="24"/>
        </w:rPr>
        <w:t>положений об инспекции и отделе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>;</w:t>
      </w:r>
    </w:p>
    <w:p w:rsidR="00405C5D" w:rsidRPr="00142454" w:rsidRDefault="00101602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77C96" w:rsidRPr="00142454">
        <w:rPr>
          <w:rFonts w:ascii="Times New Roman" w:hAnsi="Times New Roman"/>
          <w:sz w:val="24"/>
          <w:szCs w:val="24"/>
        </w:rPr>
        <w:t>графика отпусков гражданских служащих отдела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>;</w:t>
      </w:r>
    </w:p>
    <w:p w:rsidR="00405C5D" w:rsidRPr="00142454" w:rsidRDefault="00101602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77C96" w:rsidRPr="00142454">
        <w:rPr>
          <w:rFonts w:ascii="Times New Roman" w:hAnsi="Times New Roman"/>
          <w:sz w:val="24"/>
          <w:szCs w:val="24"/>
        </w:rPr>
        <w:t>иных актов по поручению руководства инспекции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>.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7798C" w:rsidRPr="00142454" w:rsidRDefault="00DA34E8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ab/>
        <w:t>16.</w:t>
      </w:r>
      <w:r w:rsidR="00E3685E" w:rsidRPr="001424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DC6504" w:rsidRPr="00142454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="0077798C" w:rsidRPr="00142454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72BB9" w:rsidRPr="00142454" w:rsidRDefault="005967C9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 xml:space="preserve">17. </w:t>
      </w:r>
      <w:r w:rsidR="00405C5D" w:rsidRPr="00142454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9F31E1" w:rsidRPr="00142454">
        <w:rPr>
          <w:rFonts w:ascii="Times New Roman" w:hAnsi="Times New Roman"/>
          <w:sz w:val="24"/>
          <w:szCs w:val="24"/>
          <w:lang w:eastAsia="ru-RU"/>
        </w:rPr>
        <w:t>старшего государственного налогового инспектора</w:t>
      </w:r>
      <w:r w:rsidR="00272BB9" w:rsidRPr="00142454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272BB9" w:rsidRPr="00142454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14245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1" w:history="1">
        <w:r w:rsidR="00272BB9" w:rsidRPr="00142454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142454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91AC2" w:rsidRPr="00142454" w:rsidRDefault="00146090" w:rsidP="00142454">
      <w:pPr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142454">
        <w:rPr>
          <w:rFonts w:ascii="Times New Roman" w:hAnsi="Times New Roman"/>
          <w:sz w:val="24"/>
          <w:szCs w:val="24"/>
        </w:rPr>
        <w:t xml:space="preserve">18. </w:t>
      </w:r>
      <w:r w:rsidR="001C2E25" w:rsidRPr="0014245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591AC2" w:rsidRPr="00142454">
        <w:rPr>
          <w:rFonts w:ascii="Times New Roman" w:hAnsi="Times New Roman"/>
          <w:sz w:val="24"/>
          <w:szCs w:val="24"/>
        </w:rPr>
        <w:t xml:space="preserve"> в</w:t>
      </w:r>
      <w:r w:rsidR="00591AC2" w:rsidRPr="00142454">
        <w:rPr>
          <w:rFonts w:ascii="Times New Roman" w:hAnsi="Times New Roman"/>
          <w:color w:val="000000"/>
          <w:sz w:val="24"/>
          <w:szCs w:val="24"/>
        </w:rPr>
        <w:t xml:space="preserve"> соответствии</w:t>
      </w:r>
      <w:r w:rsidR="00591AC2" w:rsidRPr="00142454">
        <w:rPr>
          <w:rFonts w:ascii="Times New Roman" w:hAnsi="Times New Roman"/>
          <w:sz w:val="24"/>
          <w:szCs w:val="24"/>
        </w:rPr>
        <w:t xml:space="preserve"> с замещаемой государственной гражданской должностью и в пределах функциональной компетенции выполняет</w:t>
      </w:r>
      <w:r w:rsidR="00591AC2" w:rsidRPr="00142454">
        <w:rPr>
          <w:rFonts w:ascii="Times New Roman" w:hAnsi="Times New Roman"/>
          <w:bCs/>
          <w:sz w:val="24"/>
          <w:szCs w:val="24"/>
        </w:rPr>
        <w:t xml:space="preserve"> организационное, информационное </w:t>
      </w:r>
      <w:r w:rsidR="00591AC2" w:rsidRPr="00142454">
        <w:rPr>
          <w:rFonts w:ascii="Times New Roman" w:hAnsi="Times New Roman"/>
          <w:sz w:val="24"/>
          <w:szCs w:val="24"/>
        </w:rPr>
        <w:t xml:space="preserve"> обеспечение (принимает участие в обеспечении) оказания следующих видов государственных услуг, осуществляемых  </w:t>
      </w:r>
      <w:r w:rsidR="00591AC2" w:rsidRPr="00142454">
        <w:rPr>
          <w:rFonts w:ascii="Times New Roman" w:hAnsi="Times New Roman"/>
          <w:bCs/>
          <w:sz w:val="24"/>
          <w:szCs w:val="24"/>
        </w:rPr>
        <w:t>Межрайонной ИФНС России №12 по Приморскому краю информирование налогоплательщиков в соответствии с законодательством Российской Федерации у</w:t>
      </w:r>
      <w:r w:rsidR="00591AC2" w:rsidRPr="00142454">
        <w:rPr>
          <w:rFonts w:ascii="Times New Roman" w:hAnsi="Times New Roman"/>
          <w:spacing w:val="-1"/>
          <w:sz w:val="24"/>
          <w:szCs w:val="24"/>
        </w:rPr>
        <w:t xml:space="preserve">частвует в подготовке ответов на письменные запросы налогоплательщиков по вопросам, </w:t>
      </w:r>
      <w:r w:rsidR="00591AC2" w:rsidRPr="00142454">
        <w:rPr>
          <w:rFonts w:ascii="Times New Roman" w:hAnsi="Times New Roman"/>
          <w:spacing w:val="-9"/>
          <w:sz w:val="24"/>
          <w:szCs w:val="24"/>
        </w:rPr>
        <w:t>входящим в компетенцию отдела</w:t>
      </w:r>
      <w:r w:rsidR="00591AC2" w:rsidRPr="00142454">
        <w:rPr>
          <w:rFonts w:ascii="Times New Roman" w:hAnsi="Times New Roman"/>
          <w:bCs/>
          <w:sz w:val="24"/>
          <w:szCs w:val="24"/>
        </w:rPr>
        <w:t>.</w:t>
      </w:r>
    </w:p>
    <w:p w:rsidR="00591AC2" w:rsidRPr="00142454" w:rsidRDefault="00591AC2" w:rsidP="00142454">
      <w:pPr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color w:val="000000"/>
          <w:sz w:val="24"/>
          <w:szCs w:val="24"/>
        </w:rPr>
        <w:t>18.1.</w:t>
      </w:r>
      <w:r w:rsidRPr="0014245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42454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C2E25" w:rsidRPr="0014245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142454">
        <w:rPr>
          <w:rFonts w:ascii="Times New Roman" w:hAnsi="Times New Roman"/>
          <w:sz w:val="24"/>
          <w:szCs w:val="24"/>
        </w:rPr>
        <w:t xml:space="preserve"> исполняет следующие услуги и процедуры, установленные Единым стандартом обслуживания налогоплательщиков:</w:t>
      </w:r>
    </w:p>
    <w:p w:rsidR="00591AC2" w:rsidRPr="00142454" w:rsidRDefault="00591AC2" w:rsidP="00142454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142454">
        <w:rPr>
          <w:rFonts w:ascii="Times New Roman" w:hAnsi="Times New Roman"/>
          <w:bCs/>
          <w:sz w:val="24"/>
          <w:szCs w:val="24"/>
        </w:rPr>
        <w:t>– предоставление содержащихся в ЕГРЮЛ и ЕГРИП сведений и документов.</w:t>
      </w:r>
    </w:p>
    <w:p w:rsidR="00591AC2" w:rsidRPr="00142454" w:rsidRDefault="00591AC2" w:rsidP="00142454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142454">
        <w:rPr>
          <w:rFonts w:ascii="Times New Roman" w:hAnsi="Times New Roman"/>
          <w:bCs/>
          <w:sz w:val="24"/>
          <w:szCs w:val="24"/>
        </w:rPr>
        <w:t>– предоставление сведений, содержащихся в ЕГРН, пользователям по запросам.</w:t>
      </w:r>
    </w:p>
    <w:p w:rsidR="00591AC2" w:rsidRPr="00142454" w:rsidRDefault="00591AC2" w:rsidP="00142454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bCs/>
          <w:sz w:val="24"/>
          <w:szCs w:val="24"/>
        </w:rPr>
        <w:t>– постановка на учет организаций в налоговом органе по месту их нахождения, индивидуальных предпринимателей, частных нотариусов, адвокатов, физических лиц в налоговом органе по месту их жительства и выдача (направление по почте) соответствующих свидетельств и/или уведомлений о постановке на учет в налоговом органе.</w:t>
      </w:r>
    </w:p>
    <w:p w:rsidR="00591AC2" w:rsidRPr="00142454" w:rsidRDefault="00591AC2" w:rsidP="00142454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142454">
        <w:rPr>
          <w:rFonts w:ascii="Times New Roman" w:hAnsi="Times New Roman"/>
          <w:bCs/>
          <w:sz w:val="24"/>
          <w:szCs w:val="24"/>
        </w:rPr>
        <w:t>– постановка на учет (снятие с учета) российских организаций и индивидуальных предпринимателей по иным основаниям</w:t>
      </w:r>
      <w:r w:rsidRPr="00142454">
        <w:rPr>
          <w:rFonts w:ascii="Times New Roman" w:hAnsi="Times New Roman"/>
          <w:sz w:val="24"/>
          <w:szCs w:val="24"/>
        </w:rPr>
        <w:t xml:space="preserve">, установленным Кодексом, и </w:t>
      </w:r>
      <w:r w:rsidRPr="00142454">
        <w:rPr>
          <w:rFonts w:ascii="Times New Roman" w:hAnsi="Times New Roman"/>
          <w:bCs/>
          <w:sz w:val="24"/>
          <w:szCs w:val="24"/>
        </w:rPr>
        <w:t>направление (выдача) свидетельства о постановке на учет в налоговом органе налогоплательщика при выполнении соглашения о разделе продукции, соответствующего уведомления о постановке на учет (снятии с учета) организациям и индивидуальным предпринимателям.</w:t>
      </w:r>
    </w:p>
    <w:p w:rsidR="00146090" w:rsidRPr="00142454" w:rsidRDefault="00591AC2" w:rsidP="00142454">
      <w:pPr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 w:rsidRPr="00142454">
        <w:rPr>
          <w:rFonts w:ascii="Times New Roman" w:hAnsi="Times New Roman"/>
          <w:bCs/>
          <w:sz w:val="24"/>
          <w:szCs w:val="24"/>
        </w:rPr>
        <w:t>- п</w:t>
      </w:r>
      <w:r w:rsidRPr="00142454">
        <w:rPr>
          <w:rFonts w:ascii="Times New Roman" w:hAnsi="Times New Roman"/>
          <w:color w:val="000000"/>
          <w:sz w:val="24"/>
          <w:szCs w:val="24"/>
        </w:rPr>
        <w:t>остановка на учет (снятие с учета) иностранных организаций и выдача (направление по почте) соответствующих свидетельств и/или информационных писем о постановке на учет (снятии с учета) в налоговом органе.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42454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142454" w:rsidRDefault="00B43ABB" w:rsidP="0014245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C0387" w:rsidRPr="0014245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42454">
        <w:rPr>
          <w:rFonts w:ascii="Times New Roman" w:hAnsi="Times New Roman" w:cs="Times New Roman"/>
          <w:sz w:val="24"/>
          <w:szCs w:val="24"/>
        </w:rPr>
        <w:t xml:space="preserve"> </w:t>
      </w:r>
      <w:r w:rsidR="00E81132" w:rsidRPr="0014245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81132" w:rsidRPr="00142454" w:rsidRDefault="00E81132" w:rsidP="0014245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81132" w:rsidRPr="00142454" w:rsidRDefault="00E81132" w:rsidP="0014245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81132" w:rsidRPr="00142454" w:rsidRDefault="00E81132" w:rsidP="0014245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1132" w:rsidRPr="00142454" w:rsidRDefault="00E81132" w:rsidP="0014245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1132" w:rsidRPr="00142454" w:rsidRDefault="00E81132" w:rsidP="0014245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E81132" w:rsidRPr="00142454" w:rsidRDefault="00E81132" w:rsidP="0014245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142454" w:rsidRDefault="00E81132" w:rsidP="00142454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4245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05C5D" w:rsidRPr="00142454" w:rsidRDefault="00405C5D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214DD3" w:rsidRPr="00142454" w:rsidRDefault="00214DD3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405C5D" w:rsidRPr="00142454" w:rsidRDefault="00542C31" w:rsidP="00142454">
      <w:pPr>
        <w:overflowPunct/>
        <w:ind w:firstLine="426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42454">
        <w:rPr>
          <w:rFonts w:ascii="Times New Roman" w:hAnsi="Times New Roman"/>
          <w:sz w:val="24"/>
          <w:szCs w:val="24"/>
          <w:lang w:eastAsia="ru-RU"/>
        </w:rPr>
        <w:t>учета налогоплательщиков</w:t>
      </w:r>
      <w:r w:rsidR="00214DD3" w:rsidRPr="0014245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</w:t>
      </w:r>
      <w:r w:rsidR="00643C64" w:rsidRPr="00142454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="00214DD3" w:rsidRPr="00142454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431ED5" w:rsidRPr="00142454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214DD3" w:rsidRPr="001424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0F13" w:rsidRPr="00142454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142454">
        <w:rPr>
          <w:rFonts w:ascii="Times New Roman" w:hAnsi="Times New Roman"/>
          <w:sz w:val="24"/>
          <w:szCs w:val="24"/>
          <w:lang w:eastAsia="ru-RU"/>
        </w:rPr>
        <w:t xml:space="preserve">Т.А. </w:t>
      </w:r>
      <w:proofErr w:type="spellStart"/>
      <w:r w:rsidRPr="00142454">
        <w:rPr>
          <w:rFonts w:ascii="Times New Roman" w:hAnsi="Times New Roman"/>
          <w:sz w:val="24"/>
          <w:szCs w:val="24"/>
          <w:lang w:eastAsia="ru-RU"/>
        </w:rPr>
        <w:t>Северюхина</w:t>
      </w:r>
      <w:proofErr w:type="spellEnd"/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584A01" w:rsidRDefault="008229F5" w:rsidP="00142454">
      <w:pPr>
        <w:overflowPunct/>
        <w:autoSpaceDE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Согласовано: </w:t>
      </w:r>
    </w:p>
    <w:p w:rsidR="008229F5" w:rsidRPr="00584A01" w:rsidRDefault="00643C64" w:rsidP="00142454">
      <w:pPr>
        <w:overflowPunct/>
        <w:autoSpaceDE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Заместитель</w:t>
      </w:r>
      <w:r w:rsidR="008229F5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начальника инспекции                 </w:t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softHyphen/>
        <w:t xml:space="preserve">________________ </w:t>
      </w:r>
      <w:r w:rsidR="005614D0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</w:t>
      </w:r>
      <w:r w:rsidR="00542C31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</w:t>
      </w:r>
      <w:r w:rsidR="00BA2087" w:rsidRPr="00584A01"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  <w:t>Е.А. Исмагилова</w:t>
      </w:r>
    </w:p>
    <w:p w:rsidR="008229F5" w:rsidRPr="00584A01" w:rsidRDefault="008229F5" w:rsidP="00142454">
      <w:pPr>
        <w:overflowPunct/>
        <w:autoSpaceDE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                                                          </w:t>
      </w:r>
      <w:r w:rsidR="00836287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</w:t>
      </w: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подпись              </w:t>
      </w:r>
      <w:r w:rsidR="00836287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</w:t>
      </w: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Ф.И.О.</w:t>
      </w:r>
    </w:p>
    <w:p w:rsidR="008229F5" w:rsidRPr="00584A01" w:rsidRDefault="008229F5" w:rsidP="00142454">
      <w:pPr>
        <w:overflowPunct/>
        <w:autoSpaceDE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Начальник отдела кадров </w:t>
      </w:r>
    </w:p>
    <w:p w:rsidR="008229F5" w:rsidRPr="00584A01" w:rsidRDefault="008229F5" w:rsidP="00142454">
      <w:pPr>
        <w:overflowPunct/>
        <w:autoSpaceDE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</w:pP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и безопасности                                                    ________________          </w:t>
      </w:r>
      <w:r w:rsidRPr="00584A01"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  <w:t>Н.В.Митькова</w:t>
      </w:r>
    </w:p>
    <w:p w:rsidR="008229F5" w:rsidRPr="00584A01" w:rsidRDefault="008229F5" w:rsidP="00142454">
      <w:pPr>
        <w:overflowPunct/>
        <w:autoSpaceDE/>
        <w:adjustRightInd/>
        <w:ind w:firstLine="426"/>
        <w:jc w:val="center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                                                          </w:t>
      </w:r>
      <w:r w:rsidR="00836287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подпись                       </w:t>
      </w: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Ф.И.О.</w:t>
      </w:r>
    </w:p>
    <w:p w:rsidR="008229F5" w:rsidRPr="00584A01" w:rsidRDefault="008229F5" w:rsidP="00142454">
      <w:pPr>
        <w:overflowPunct/>
        <w:autoSpaceDE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</w:p>
    <w:p w:rsidR="008229F5" w:rsidRPr="00584A01" w:rsidRDefault="008229F5" w:rsidP="00142454">
      <w:pPr>
        <w:overflowPunct/>
        <w:autoSpaceDE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</w:pP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Начальник правово</w:t>
      </w:r>
      <w:r w:rsidR="00836287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го отдела                             _______________             </w:t>
      </w:r>
      <w:r w:rsidRPr="00584A01">
        <w:rPr>
          <w:rFonts w:ascii="Times New Roman" w:hAnsi="Times New Roman"/>
          <w:color w:val="FFFFFF" w:themeColor="background1"/>
          <w:sz w:val="24"/>
          <w:szCs w:val="24"/>
          <w:u w:val="single"/>
          <w:lang w:eastAsia="ru-RU"/>
        </w:rPr>
        <w:t>А.В.Овчаренко</w:t>
      </w:r>
    </w:p>
    <w:p w:rsidR="008229F5" w:rsidRPr="00584A01" w:rsidRDefault="008229F5" w:rsidP="00142454">
      <w:pPr>
        <w:overflowPunct/>
        <w:autoSpaceDE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                                           </w:t>
      </w:r>
      <w:r w:rsidR="00836287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            </w:t>
      </w:r>
      <w:r w:rsidR="00D62E33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</w:t>
      </w:r>
      <w:r w:rsidR="00836287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</w:t>
      </w: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подпись</w:t>
      </w:r>
      <w:r w:rsidR="00836287"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 xml:space="preserve">                           </w:t>
      </w: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Ф.И.О.</w:t>
      </w:r>
    </w:p>
    <w:p w:rsidR="008229F5" w:rsidRPr="00584A01" w:rsidRDefault="008229F5" w:rsidP="00142454">
      <w:pPr>
        <w:widowControl w:val="0"/>
        <w:overflowPunct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142454" w:rsidRDefault="008229F5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142454" w:rsidRDefault="008229F5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9143F2" w:rsidRPr="00142454" w:rsidRDefault="009143F2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62BC3" w:rsidRPr="00142454" w:rsidRDefault="00162BC3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142454" w:rsidRDefault="00E81132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142454" w:rsidRDefault="00E81132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142454" w:rsidRDefault="00E81132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142454" w:rsidRDefault="00E81132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142454" w:rsidRDefault="00E81132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142454" w:rsidRDefault="00E81132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B04F4" w:rsidRPr="00142454" w:rsidRDefault="004B04F4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B04F4" w:rsidRPr="00142454" w:rsidRDefault="004B04F4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B04F4" w:rsidRPr="00142454" w:rsidRDefault="004B04F4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8229F5" w:rsidRPr="00584A01" w:rsidRDefault="008229F5" w:rsidP="00142454">
      <w:pPr>
        <w:widowControl w:val="0"/>
        <w:overflowPunct/>
        <w:adjustRightInd/>
        <w:ind w:firstLine="426"/>
        <w:jc w:val="center"/>
        <w:textAlignment w:val="auto"/>
        <w:outlineLvl w:val="2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  <w:r w:rsidRPr="00584A01">
        <w:rPr>
          <w:rFonts w:ascii="Times New Roman" w:hAnsi="Times New Roman"/>
          <w:color w:val="FFFFFF" w:themeColor="background1"/>
          <w:sz w:val="24"/>
          <w:szCs w:val="24"/>
          <w:lang w:eastAsia="ru-RU"/>
        </w:rPr>
        <w:t>Лист ознакомления</w:t>
      </w:r>
    </w:p>
    <w:p w:rsidR="008229F5" w:rsidRPr="00584A01" w:rsidRDefault="008229F5" w:rsidP="00142454">
      <w:pPr>
        <w:widowControl w:val="0"/>
        <w:overflowPunct/>
        <w:adjustRightInd/>
        <w:ind w:firstLine="426"/>
        <w:jc w:val="both"/>
        <w:textAlignment w:val="auto"/>
        <w:rPr>
          <w:rFonts w:ascii="Times New Roman" w:hAnsi="Times New Roman"/>
          <w:color w:val="FFFFFF" w:themeColor="background1"/>
          <w:sz w:val="24"/>
          <w:szCs w:val="24"/>
          <w:lang w:eastAsia="ru-RU"/>
        </w:r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124"/>
        <w:gridCol w:w="2551"/>
        <w:gridCol w:w="2268"/>
        <w:gridCol w:w="1985"/>
      </w:tblGrid>
      <w:tr w:rsidR="00584A01" w:rsidRPr="00584A01" w:rsidTr="00584A01">
        <w:tc>
          <w:tcPr>
            <w:tcW w:w="624" w:type="dxa"/>
            <w:hideMark/>
          </w:tcPr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584A01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124" w:type="dxa"/>
            <w:hideMark/>
          </w:tcPr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584A01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51" w:type="dxa"/>
            <w:hideMark/>
          </w:tcPr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584A01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  <w:hideMark/>
          </w:tcPr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584A01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5" w:type="dxa"/>
            <w:hideMark/>
          </w:tcPr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jc w:val="center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584A01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584A01" w:rsidRPr="00584A01" w:rsidTr="00584A01">
        <w:tc>
          <w:tcPr>
            <w:tcW w:w="624" w:type="dxa"/>
          </w:tcPr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</w:tcPr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040CDF" w:rsidRPr="00584A01" w:rsidRDefault="00040CDF" w:rsidP="00142454">
            <w:pPr>
              <w:overflowPunct/>
              <w:ind w:firstLine="426"/>
              <w:textAlignment w:val="auto"/>
              <w:outlineLvl w:val="2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  <w:lang w:eastAsia="ru-RU"/>
              </w:rPr>
            </w:pPr>
          </w:p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229F5" w:rsidRPr="00584A01" w:rsidRDefault="008229F5" w:rsidP="00142454">
            <w:pPr>
              <w:widowControl w:val="0"/>
              <w:overflowPunct/>
              <w:adjustRightInd/>
              <w:ind w:firstLine="426"/>
              <w:textAlignment w:val="auto"/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</w:tbl>
    <w:p w:rsidR="008229F5" w:rsidRPr="00584A01" w:rsidRDefault="008229F5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color w:val="FFFFFF" w:themeColor="background1"/>
          <w:sz w:val="24"/>
          <w:szCs w:val="24"/>
          <w:lang w:eastAsia="ru-RU"/>
        </w:rPr>
      </w:pPr>
    </w:p>
    <w:p w:rsidR="00405C5D" w:rsidRPr="00142454" w:rsidRDefault="00405C5D" w:rsidP="00142454">
      <w:pPr>
        <w:overflowPunct/>
        <w:ind w:firstLine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Pr="00142454" w:rsidRDefault="007257A5" w:rsidP="00142454">
      <w:pPr>
        <w:ind w:firstLine="426"/>
        <w:rPr>
          <w:sz w:val="24"/>
          <w:szCs w:val="24"/>
        </w:rPr>
      </w:pPr>
    </w:p>
    <w:sectPr w:rsidR="007257A5" w:rsidRPr="00142454" w:rsidSect="006345CF">
      <w:headerReference w:type="default" r:id="rId22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E9C" w:rsidRDefault="00F00E9C" w:rsidP="00D65180">
      <w:r>
        <w:separator/>
      </w:r>
    </w:p>
  </w:endnote>
  <w:endnote w:type="continuationSeparator" w:id="0">
    <w:p w:rsidR="00F00E9C" w:rsidRDefault="00F00E9C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IPcode">
    <w:altName w:val="Courier New"/>
    <w:panose1 w:val="00000400000000000000"/>
    <w:charset w:val="00"/>
    <w:family w:val="auto"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E9C" w:rsidRDefault="00F00E9C" w:rsidP="00D65180">
      <w:r>
        <w:separator/>
      </w:r>
    </w:p>
  </w:footnote>
  <w:footnote w:type="continuationSeparator" w:id="0">
    <w:p w:rsidR="00F00E9C" w:rsidRDefault="00F00E9C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F00E9C" w:rsidRPr="00142454" w:rsidRDefault="00BF7F4A">
        <w:pPr>
          <w:pStyle w:val="a3"/>
          <w:jc w:val="center"/>
          <w:rPr>
            <w:sz w:val="16"/>
            <w:szCs w:val="16"/>
          </w:rPr>
        </w:pPr>
        <w:r w:rsidRPr="00142454">
          <w:rPr>
            <w:rFonts w:ascii="Times New Roman" w:hAnsi="Times New Roman"/>
            <w:sz w:val="16"/>
            <w:szCs w:val="16"/>
          </w:rPr>
          <w:fldChar w:fldCharType="begin"/>
        </w:r>
        <w:r w:rsidR="00F00E9C" w:rsidRPr="00142454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142454">
          <w:rPr>
            <w:rFonts w:ascii="Times New Roman" w:hAnsi="Times New Roman"/>
            <w:sz w:val="16"/>
            <w:szCs w:val="16"/>
          </w:rPr>
          <w:fldChar w:fldCharType="separate"/>
        </w:r>
        <w:r w:rsidR="0022234A">
          <w:rPr>
            <w:rFonts w:ascii="Times New Roman" w:hAnsi="Times New Roman"/>
            <w:noProof/>
            <w:sz w:val="16"/>
            <w:szCs w:val="16"/>
          </w:rPr>
          <w:t>8</w:t>
        </w:r>
        <w:r w:rsidRPr="00142454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F00E9C" w:rsidRDefault="00F00E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895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82A6BFD"/>
    <w:multiLevelType w:val="hybridMultilevel"/>
    <w:tmpl w:val="A24CD8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ABB0934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265A7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5F883B62"/>
    <w:multiLevelType w:val="multilevel"/>
    <w:tmpl w:val="113EF41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60962C99"/>
    <w:multiLevelType w:val="hybridMultilevel"/>
    <w:tmpl w:val="D084E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6916CE"/>
    <w:multiLevelType w:val="multilevel"/>
    <w:tmpl w:val="113EF41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6E49448C"/>
    <w:multiLevelType w:val="multilevel"/>
    <w:tmpl w:val="DBFE1E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2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19"/>
  </w:num>
  <w:num w:numId="10">
    <w:abstractNumId w:val="11"/>
  </w:num>
  <w:num w:numId="11">
    <w:abstractNumId w:val="4"/>
  </w:num>
  <w:num w:numId="12">
    <w:abstractNumId w:val="16"/>
  </w:num>
  <w:num w:numId="13">
    <w:abstractNumId w:val="7"/>
  </w:num>
  <w:num w:numId="14">
    <w:abstractNumId w:val="15"/>
  </w:num>
  <w:num w:numId="15">
    <w:abstractNumId w:val="22"/>
  </w:num>
  <w:num w:numId="16">
    <w:abstractNumId w:val="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9"/>
  </w:num>
  <w:num w:numId="20">
    <w:abstractNumId w:val="14"/>
  </w:num>
  <w:num w:numId="21">
    <w:abstractNumId w:val="0"/>
  </w:num>
  <w:num w:numId="22">
    <w:abstractNumId w:val="1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48DC"/>
    <w:rsid w:val="000068C0"/>
    <w:rsid w:val="00024980"/>
    <w:rsid w:val="0003653D"/>
    <w:rsid w:val="00040CDF"/>
    <w:rsid w:val="000416A4"/>
    <w:rsid w:val="00042079"/>
    <w:rsid w:val="00056455"/>
    <w:rsid w:val="000655B8"/>
    <w:rsid w:val="000A22F9"/>
    <w:rsid w:val="000A4232"/>
    <w:rsid w:val="000B6012"/>
    <w:rsid w:val="000B7351"/>
    <w:rsid w:val="000B7CEC"/>
    <w:rsid w:val="000C330F"/>
    <w:rsid w:val="000D0E78"/>
    <w:rsid w:val="000D609A"/>
    <w:rsid w:val="000E3BDF"/>
    <w:rsid w:val="000F149A"/>
    <w:rsid w:val="000F2D5D"/>
    <w:rsid w:val="00101602"/>
    <w:rsid w:val="00120C27"/>
    <w:rsid w:val="0013160B"/>
    <w:rsid w:val="00136993"/>
    <w:rsid w:val="00136A59"/>
    <w:rsid w:val="00142454"/>
    <w:rsid w:val="00143A8B"/>
    <w:rsid w:val="00146090"/>
    <w:rsid w:val="00151789"/>
    <w:rsid w:val="00153C63"/>
    <w:rsid w:val="00162AAE"/>
    <w:rsid w:val="00162BC3"/>
    <w:rsid w:val="001663D3"/>
    <w:rsid w:val="00167FBB"/>
    <w:rsid w:val="0017460A"/>
    <w:rsid w:val="001839C3"/>
    <w:rsid w:val="001864BD"/>
    <w:rsid w:val="001934AC"/>
    <w:rsid w:val="001952A1"/>
    <w:rsid w:val="001A2404"/>
    <w:rsid w:val="001A520B"/>
    <w:rsid w:val="001A794F"/>
    <w:rsid w:val="001C2E25"/>
    <w:rsid w:val="001C7CAC"/>
    <w:rsid w:val="001D6855"/>
    <w:rsid w:val="001E416F"/>
    <w:rsid w:val="001E56C1"/>
    <w:rsid w:val="001F1C6B"/>
    <w:rsid w:val="001F5546"/>
    <w:rsid w:val="00211850"/>
    <w:rsid w:val="00214DD3"/>
    <w:rsid w:val="00215480"/>
    <w:rsid w:val="00215E3A"/>
    <w:rsid w:val="0022234A"/>
    <w:rsid w:val="00230EA2"/>
    <w:rsid w:val="00234875"/>
    <w:rsid w:val="0023723A"/>
    <w:rsid w:val="00246653"/>
    <w:rsid w:val="00257561"/>
    <w:rsid w:val="00260BFC"/>
    <w:rsid w:val="002643EB"/>
    <w:rsid w:val="00272BB9"/>
    <w:rsid w:val="00273412"/>
    <w:rsid w:val="00277953"/>
    <w:rsid w:val="00277BF3"/>
    <w:rsid w:val="0028038E"/>
    <w:rsid w:val="00282FA6"/>
    <w:rsid w:val="002835FB"/>
    <w:rsid w:val="002845F1"/>
    <w:rsid w:val="002A1B39"/>
    <w:rsid w:val="002A5658"/>
    <w:rsid w:val="002B6DC6"/>
    <w:rsid w:val="002C189D"/>
    <w:rsid w:val="002C337C"/>
    <w:rsid w:val="002C511A"/>
    <w:rsid w:val="002D3E46"/>
    <w:rsid w:val="002E6390"/>
    <w:rsid w:val="002F03EC"/>
    <w:rsid w:val="002F206B"/>
    <w:rsid w:val="002F4651"/>
    <w:rsid w:val="002F4753"/>
    <w:rsid w:val="00302478"/>
    <w:rsid w:val="00350DAF"/>
    <w:rsid w:val="00357DF5"/>
    <w:rsid w:val="0036164C"/>
    <w:rsid w:val="00365708"/>
    <w:rsid w:val="0037241A"/>
    <w:rsid w:val="00377EAA"/>
    <w:rsid w:val="00380F13"/>
    <w:rsid w:val="00387389"/>
    <w:rsid w:val="003A421A"/>
    <w:rsid w:val="003A581A"/>
    <w:rsid w:val="003A6A43"/>
    <w:rsid w:val="003B17CE"/>
    <w:rsid w:val="003B19D8"/>
    <w:rsid w:val="003B7B1F"/>
    <w:rsid w:val="003C03AB"/>
    <w:rsid w:val="003C77EB"/>
    <w:rsid w:val="003D6DC8"/>
    <w:rsid w:val="003E47B3"/>
    <w:rsid w:val="003E652C"/>
    <w:rsid w:val="003E77EC"/>
    <w:rsid w:val="003F0638"/>
    <w:rsid w:val="004016E1"/>
    <w:rsid w:val="004021A1"/>
    <w:rsid w:val="00403536"/>
    <w:rsid w:val="00403B68"/>
    <w:rsid w:val="00405C5D"/>
    <w:rsid w:val="00406306"/>
    <w:rsid w:val="00407CD3"/>
    <w:rsid w:val="00421623"/>
    <w:rsid w:val="00427085"/>
    <w:rsid w:val="00427A4D"/>
    <w:rsid w:val="00431ED5"/>
    <w:rsid w:val="00437B95"/>
    <w:rsid w:val="00452137"/>
    <w:rsid w:val="00453F84"/>
    <w:rsid w:val="00455275"/>
    <w:rsid w:val="00462EBF"/>
    <w:rsid w:val="00476420"/>
    <w:rsid w:val="00480E57"/>
    <w:rsid w:val="00486A36"/>
    <w:rsid w:val="0048772C"/>
    <w:rsid w:val="004A0B11"/>
    <w:rsid w:val="004B04F4"/>
    <w:rsid w:val="004C2081"/>
    <w:rsid w:val="004C3730"/>
    <w:rsid w:val="004C40D7"/>
    <w:rsid w:val="004E6F9D"/>
    <w:rsid w:val="004E71DE"/>
    <w:rsid w:val="004F0BAB"/>
    <w:rsid w:val="004F4ED7"/>
    <w:rsid w:val="0050217B"/>
    <w:rsid w:val="00505456"/>
    <w:rsid w:val="00507824"/>
    <w:rsid w:val="00524591"/>
    <w:rsid w:val="0053623B"/>
    <w:rsid w:val="00542C31"/>
    <w:rsid w:val="00546CD4"/>
    <w:rsid w:val="005532DC"/>
    <w:rsid w:val="00556CD0"/>
    <w:rsid w:val="005614D0"/>
    <w:rsid w:val="00561694"/>
    <w:rsid w:val="00562037"/>
    <w:rsid w:val="00565961"/>
    <w:rsid w:val="00570296"/>
    <w:rsid w:val="005816ED"/>
    <w:rsid w:val="00583AB0"/>
    <w:rsid w:val="00584A01"/>
    <w:rsid w:val="00591AC2"/>
    <w:rsid w:val="00592BC9"/>
    <w:rsid w:val="005967C9"/>
    <w:rsid w:val="005A4DFD"/>
    <w:rsid w:val="005C0381"/>
    <w:rsid w:val="005C15A0"/>
    <w:rsid w:val="005C3F01"/>
    <w:rsid w:val="005E179D"/>
    <w:rsid w:val="005E60F9"/>
    <w:rsid w:val="005E7341"/>
    <w:rsid w:val="005F287C"/>
    <w:rsid w:val="005F5629"/>
    <w:rsid w:val="00610CF9"/>
    <w:rsid w:val="00614341"/>
    <w:rsid w:val="006269B8"/>
    <w:rsid w:val="00627E34"/>
    <w:rsid w:val="0063071F"/>
    <w:rsid w:val="0063130B"/>
    <w:rsid w:val="006345CF"/>
    <w:rsid w:val="006415B0"/>
    <w:rsid w:val="00643C64"/>
    <w:rsid w:val="00645A7B"/>
    <w:rsid w:val="00652AFE"/>
    <w:rsid w:val="006531BA"/>
    <w:rsid w:val="00653FAC"/>
    <w:rsid w:val="00654AE8"/>
    <w:rsid w:val="00656001"/>
    <w:rsid w:val="006674FC"/>
    <w:rsid w:val="00667BC0"/>
    <w:rsid w:val="00677EF2"/>
    <w:rsid w:val="00683EFA"/>
    <w:rsid w:val="006923AF"/>
    <w:rsid w:val="006A0C99"/>
    <w:rsid w:val="006A75FC"/>
    <w:rsid w:val="006B4BD3"/>
    <w:rsid w:val="006B4C6C"/>
    <w:rsid w:val="006C4483"/>
    <w:rsid w:val="006D064A"/>
    <w:rsid w:val="006D251A"/>
    <w:rsid w:val="006D5ED8"/>
    <w:rsid w:val="006E4A2C"/>
    <w:rsid w:val="006F0C63"/>
    <w:rsid w:val="00702BDB"/>
    <w:rsid w:val="00707B90"/>
    <w:rsid w:val="00711A9C"/>
    <w:rsid w:val="00725228"/>
    <w:rsid w:val="007257A5"/>
    <w:rsid w:val="0072756B"/>
    <w:rsid w:val="0073530A"/>
    <w:rsid w:val="007430F4"/>
    <w:rsid w:val="007437D2"/>
    <w:rsid w:val="0075218D"/>
    <w:rsid w:val="00763C0E"/>
    <w:rsid w:val="00767CC7"/>
    <w:rsid w:val="00770790"/>
    <w:rsid w:val="00772FFC"/>
    <w:rsid w:val="00774582"/>
    <w:rsid w:val="0077798C"/>
    <w:rsid w:val="00777E4F"/>
    <w:rsid w:val="00783075"/>
    <w:rsid w:val="0079558B"/>
    <w:rsid w:val="007A1904"/>
    <w:rsid w:val="007B0E9A"/>
    <w:rsid w:val="007B2941"/>
    <w:rsid w:val="007B72A3"/>
    <w:rsid w:val="007C0387"/>
    <w:rsid w:val="007E5414"/>
    <w:rsid w:val="007F04E3"/>
    <w:rsid w:val="007F5D9C"/>
    <w:rsid w:val="007F7D13"/>
    <w:rsid w:val="00805D21"/>
    <w:rsid w:val="00806B75"/>
    <w:rsid w:val="008102B6"/>
    <w:rsid w:val="00810E80"/>
    <w:rsid w:val="008120DB"/>
    <w:rsid w:val="008132D6"/>
    <w:rsid w:val="00817586"/>
    <w:rsid w:val="00821E70"/>
    <w:rsid w:val="008229F5"/>
    <w:rsid w:val="008279D1"/>
    <w:rsid w:val="00836287"/>
    <w:rsid w:val="008536E7"/>
    <w:rsid w:val="00857453"/>
    <w:rsid w:val="008620A0"/>
    <w:rsid w:val="0086223C"/>
    <w:rsid w:val="00870958"/>
    <w:rsid w:val="008733FB"/>
    <w:rsid w:val="00877C96"/>
    <w:rsid w:val="008813BC"/>
    <w:rsid w:val="008829C4"/>
    <w:rsid w:val="00891AB3"/>
    <w:rsid w:val="0089523F"/>
    <w:rsid w:val="008A31C4"/>
    <w:rsid w:val="008B29AE"/>
    <w:rsid w:val="008B5ABB"/>
    <w:rsid w:val="008D4358"/>
    <w:rsid w:val="008E445A"/>
    <w:rsid w:val="008F78BC"/>
    <w:rsid w:val="008F7D34"/>
    <w:rsid w:val="009057EB"/>
    <w:rsid w:val="00913B31"/>
    <w:rsid w:val="009143F2"/>
    <w:rsid w:val="00914C3F"/>
    <w:rsid w:val="00920D55"/>
    <w:rsid w:val="0092225B"/>
    <w:rsid w:val="009307E5"/>
    <w:rsid w:val="00931EF9"/>
    <w:rsid w:val="00933ECA"/>
    <w:rsid w:val="00954084"/>
    <w:rsid w:val="0095473B"/>
    <w:rsid w:val="009645BC"/>
    <w:rsid w:val="009649DE"/>
    <w:rsid w:val="009743F2"/>
    <w:rsid w:val="00974A95"/>
    <w:rsid w:val="00977188"/>
    <w:rsid w:val="00984DEF"/>
    <w:rsid w:val="00995CF7"/>
    <w:rsid w:val="009A0749"/>
    <w:rsid w:val="009A081E"/>
    <w:rsid w:val="009A1204"/>
    <w:rsid w:val="009B2CB7"/>
    <w:rsid w:val="009C193D"/>
    <w:rsid w:val="009C3A0C"/>
    <w:rsid w:val="009D0AFD"/>
    <w:rsid w:val="009D4EAB"/>
    <w:rsid w:val="009D5058"/>
    <w:rsid w:val="009D5A8E"/>
    <w:rsid w:val="009E40DD"/>
    <w:rsid w:val="009F03DB"/>
    <w:rsid w:val="009F31E1"/>
    <w:rsid w:val="009F3638"/>
    <w:rsid w:val="00A009E1"/>
    <w:rsid w:val="00A06862"/>
    <w:rsid w:val="00A12692"/>
    <w:rsid w:val="00A14150"/>
    <w:rsid w:val="00A43BB3"/>
    <w:rsid w:val="00A52479"/>
    <w:rsid w:val="00A81A31"/>
    <w:rsid w:val="00A86C48"/>
    <w:rsid w:val="00A932C0"/>
    <w:rsid w:val="00AB0A03"/>
    <w:rsid w:val="00AB4B20"/>
    <w:rsid w:val="00AB706A"/>
    <w:rsid w:val="00AB7FA9"/>
    <w:rsid w:val="00AC4A6C"/>
    <w:rsid w:val="00AD38C6"/>
    <w:rsid w:val="00AD6AA8"/>
    <w:rsid w:val="00AE32E9"/>
    <w:rsid w:val="00AF23E0"/>
    <w:rsid w:val="00AF579A"/>
    <w:rsid w:val="00B137B8"/>
    <w:rsid w:val="00B13E2D"/>
    <w:rsid w:val="00B17B7E"/>
    <w:rsid w:val="00B22E49"/>
    <w:rsid w:val="00B315CF"/>
    <w:rsid w:val="00B332DF"/>
    <w:rsid w:val="00B42566"/>
    <w:rsid w:val="00B42F0D"/>
    <w:rsid w:val="00B43251"/>
    <w:rsid w:val="00B43264"/>
    <w:rsid w:val="00B43ABB"/>
    <w:rsid w:val="00B469CB"/>
    <w:rsid w:val="00B506B8"/>
    <w:rsid w:val="00B634D7"/>
    <w:rsid w:val="00B6593B"/>
    <w:rsid w:val="00B67A10"/>
    <w:rsid w:val="00B75C3A"/>
    <w:rsid w:val="00B90A96"/>
    <w:rsid w:val="00B9235F"/>
    <w:rsid w:val="00B941D5"/>
    <w:rsid w:val="00BA2087"/>
    <w:rsid w:val="00BA7F06"/>
    <w:rsid w:val="00BB178E"/>
    <w:rsid w:val="00BC0C8F"/>
    <w:rsid w:val="00BD35EF"/>
    <w:rsid w:val="00BE501C"/>
    <w:rsid w:val="00BE6180"/>
    <w:rsid w:val="00BF1722"/>
    <w:rsid w:val="00BF3EA7"/>
    <w:rsid w:val="00BF402B"/>
    <w:rsid w:val="00BF7F4A"/>
    <w:rsid w:val="00C10B63"/>
    <w:rsid w:val="00C11E77"/>
    <w:rsid w:val="00C201CE"/>
    <w:rsid w:val="00C26ED7"/>
    <w:rsid w:val="00C4316B"/>
    <w:rsid w:val="00C556BF"/>
    <w:rsid w:val="00C56FD5"/>
    <w:rsid w:val="00C648D5"/>
    <w:rsid w:val="00C64ACE"/>
    <w:rsid w:val="00C6515C"/>
    <w:rsid w:val="00C65F4E"/>
    <w:rsid w:val="00C82C15"/>
    <w:rsid w:val="00CA5BAE"/>
    <w:rsid w:val="00CA7F36"/>
    <w:rsid w:val="00CB5958"/>
    <w:rsid w:val="00CB6830"/>
    <w:rsid w:val="00CC5FB7"/>
    <w:rsid w:val="00CC6679"/>
    <w:rsid w:val="00CC7B0E"/>
    <w:rsid w:val="00CD24B9"/>
    <w:rsid w:val="00CD6ED1"/>
    <w:rsid w:val="00D02E16"/>
    <w:rsid w:val="00D06629"/>
    <w:rsid w:val="00D12C91"/>
    <w:rsid w:val="00D134F2"/>
    <w:rsid w:val="00D165CB"/>
    <w:rsid w:val="00D451F3"/>
    <w:rsid w:val="00D50848"/>
    <w:rsid w:val="00D54287"/>
    <w:rsid w:val="00D562E5"/>
    <w:rsid w:val="00D62E33"/>
    <w:rsid w:val="00D65180"/>
    <w:rsid w:val="00D83D82"/>
    <w:rsid w:val="00D86AB2"/>
    <w:rsid w:val="00D949C8"/>
    <w:rsid w:val="00DA16CD"/>
    <w:rsid w:val="00DA34E8"/>
    <w:rsid w:val="00DB767E"/>
    <w:rsid w:val="00DC3BF1"/>
    <w:rsid w:val="00DC6504"/>
    <w:rsid w:val="00DD3F1C"/>
    <w:rsid w:val="00E0661F"/>
    <w:rsid w:val="00E27BD5"/>
    <w:rsid w:val="00E347F7"/>
    <w:rsid w:val="00E3685E"/>
    <w:rsid w:val="00E414CC"/>
    <w:rsid w:val="00E42585"/>
    <w:rsid w:val="00E4273F"/>
    <w:rsid w:val="00E5222B"/>
    <w:rsid w:val="00E60D7F"/>
    <w:rsid w:val="00E614B4"/>
    <w:rsid w:val="00E63339"/>
    <w:rsid w:val="00E645E6"/>
    <w:rsid w:val="00E730B7"/>
    <w:rsid w:val="00E7500E"/>
    <w:rsid w:val="00E77FDA"/>
    <w:rsid w:val="00E81132"/>
    <w:rsid w:val="00E95148"/>
    <w:rsid w:val="00E96B71"/>
    <w:rsid w:val="00E97846"/>
    <w:rsid w:val="00EA6980"/>
    <w:rsid w:val="00EB20D8"/>
    <w:rsid w:val="00EB4F3E"/>
    <w:rsid w:val="00ED3FA3"/>
    <w:rsid w:val="00EE2E0C"/>
    <w:rsid w:val="00EE3BD4"/>
    <w:rsid w:val="00EF2F66"/>
    <w:rsid w:val="00F00B12"/>
    <w:rsid w:val="00F00E9C"/>
    <w:rsid w:val="00F063B1"/>
    <w:rsid w:val="00F11257"/>
    <w:rsid w:val="00F12460"/>
    <w:rsid w:val="00F13DC8"/>
    <w:rsid w:val="00F36378"/>
    <w:rsid w:val="00F42C68"/>
    <w:rsid w:val="00F46D92"/>
    <w:rsid w:val="00F57E36"/>
    <w:rsid w:val="00F631BC"/>
    <w:rsid w:val="00F66A5F"/>
    <w:rsid w:val="00F70E1E"/>
    <w:rsid w:val="00F77550"/>
    <w:rsid w:val="00F85AE6"/>
    <w:rsid w:val="00F87C72"/>
    <w:rsid w:val="00FE4046"/>
    <w:rsid w:val="00FE58CF"/>
    <w:rsid w:val="00FF23D1"/>
    <w:rsid w:val="00F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5C0E6AF-CA3A-4D7F-8863-E77908D55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B137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137B8"/>
    <w:rPr>
      <w:rFonts w:ascii="Tahoma" w:hAnsi="Tahoma" w:cs="Tahoma"/>
      <w:sz w:val="16"/>
      <w:szCs w:val="16"/>
      <w:lang w:eastAsia="en-US"/>
    </w:rPr>
  </w:style>
  <w:style w:type="paragraph" w:styleId="2">
    <w:name w:val="Body Text Indent 2"/>
    <w:basedOn w:val="a"/>
    <w:link w:val="20"/>
    <w:rsid w:val="005C15A0"/>
    <w:pPr>
      <w:overflowPunct/>
      <w:autoSpaceDE/>
      <w:autoSpaceDN/>
      <w:adjustRightInd/>
      <w:ind w:firstLine="708"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15A0"/>
    <w:rPr>
      <w:sz w:val="24"/>
      <w:szCs w:val="24"/>
    </w:rPr>
  </w:style>
  <w:style w:type="paragraph" w:customStyle="1" w:styleId="21">
    <w:name w:val="Основной текст с отступом 21"/>
    <w:basedOn w:val="a"/>
    <w:rsid w:val="005C15A0"/>
    <w:pPr>
      <w:ind w:left="284"/>
      <w:jc w:val="both"/>
    </w:pPr>
    <w:rPr>
      <w:lang w:eastAsia="ru-RU"/>
    </w:rPr>
  </w:style>
  <w:style w:type="paragraph" w:styleId="af1">
    <w:name w:val="Normal Indent"/>
    <w:basedOn w:val="a"/>
    <w:rsid w:val="005C15A0"/>
    <w:pPr>
      <w:overflowPunct/>
      <w:autoSpaceDE/>
      <w:autoSpaceDN/>
      <w:adjustRightInd/>
      <w:ind w:firstLine="720"/>
      <w:jc w:val="both"/>
      <w:textAlignment w:val="auto"/>
    </w:pPr>
    <w:rPr>
      <w:rFonts w:ascii="ZIPcode" w:hAnsi="ZIPcode"/>
      <w:sz w:val="22"/>
      <w:lang w:eastAsia="ru-RU"/>
    </w:rPr>
  </w:style>
  <w:style w:type="paragraph" w:customStyle="1" w:styleId="ConsPlusTitlePage">
    <w:name w:val="ConsPlusTitlePage"/>
    <w:rsid w:val="00120C27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Normal (Web)"/>
    <w:basedOn w:val="a"/>
    <w:uiPriority w:val="99"/>
    <w:rsid w:val="00120C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2">
    <w:name w:val="Основной текст с отступом 22"/>
    <w:basedOn w:val="a"/>
    <w:rsid w:val="00C26ED7"/>
    <w:pPr>
      <w:ind w:left="284"/>
      <w:jc w:val="both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consultantplus://offline/ref=9BA844CCA5E528F3471E9FB8EE6C088CC4A2FBA888DBB5F3CD79279EF1051DD270475A9AE86F4D16I3g9D" TargetMode="External"/><Relationship Id="rId18" Type="http://schemas.openxmlformats.org/officeDocument/2006/relationships/hyperlink" Target="garantf1://12036354.1503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C6F28AF2D6299742554468D3A53FAFC019F6AB70858961943D417C92FFFBECA25C4FFD196D60960UEuC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4I3g8D" TargetMode="External"/><Relationship Id="rId17" Type="http://schemas.openxmlformats.org/officeDocument/2006/relationships/hyperlink" Target="consultantplus://offline/ref=9BA844CCA5E528F3471E9FB8EE6C088CC4A2FDAC8ED6B5F3CD79279EF1051DD270475A9AE86F4C16I3gC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440A9931652C43D958CB0F971EC8513A3D8688CDC81CD996C216F1BBA4014385179B47F3657CFF4G8F_" TargetMode="External"/><Relationship Id="rId20" Type="http://schemas.openxmlformats.org/officeDocument/2006/relationships/hyperlink" Target="consultantplus://offline/ref=7C6F28AF2D6299742554468D3A53FAFC0B946EB20850CB134B8D1BCB28F0E1DD228DF3D096D60BU6uE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249F02D92CA91AE81483655C252D449D9B12EFE86BB994FA6742F6E655911E3903C73E245A759Bi918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BA844CCA5E528F3471E9FB8EE6C088CC4A2FBA888DBB5F3CD79279EF1051DD270475A9AE86F4D13I3g3D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1249F02D92CA91AE81483655C252D449D9B12E1ED6FB994FA6742F6E655911E3903C7392352i715H" TargetMode="External"/><Relationship Id="rId19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6EEEF69B994FA6742F6E655911E3903C73E245A779Ai91AH" TargetMode="External"/><Relationship Id="rId14" Type="http://schemas.openxmlformats.org/officeDocument/2006/relationships/hyperlink" Target="consultantplus://offline/ref=9BA844CCA5E528F3471E9FB8EE6C088CC4A2FBA888DBB5F3CD79279EF1051DD270475A9AE86F4D11I3gED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9DF5A-0092-4BDE-822F-7766F54A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356521AB</Template>
  <TotalTime>17</TotalTime>
  <Pages>8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10</cp:revision>
  <cp:lastPrinted>2018-08-20T01:07:00Z</cp:lastPrinted>
  <dcterms:created xsi:type="dcterms:W3CDTF">2018-08-20T00:21:00Z</dcterms:created>
  <dcterms:modified xsi:type="dcterms:W3CDTF">2018-08-20T01:08:00Z</dcterms:modified>
</cp:coreProperties>
</file>